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73F2E013"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813EAE">
        <w:rPr>
          <w:noProof w:val="0"/>
          <w:sz w:val="24"/>
          <w:szCs w:val="24"/>
          <w:lang w:val="en-US"/>
        </w:rPr>
        <w:t>1</w:t>
      </w:r>
      <w:r w:rsidR="000D035D">
        <w:rPr>
          <w:noProof w:val="0"/>
          <w:sz w:val="24"/>
          <w:szCs w:val="24"/>
          <w:lang w:val="en-US"/>
        </w:rPr>
        <w:t>bis-e</w:t>
      </w:r>
      <w:r w:rsidRPr="001C1A03">
        <w:rPr>
          <w:bCs/>
          <w:noProof w:val="0"/>
          <w:sz w:val="24"/>
          <w:szCs w:val="24"/>
          <w:lang w:val="en-US"/>
        </w:rPr>
        <w:tab/>
      </w:r>
      <w:r w:rsidR="0019625D" w:rsidRPr="0019625D">
        <w:rPr>
          <w:bCs/>
          <w:noProof w:val="0"/>
          <w:sz w:val="24"/>
          <w:szCs w:val="24"/>
          <w:lang w:val="en-US"/>
        </w:rPr>
        <w:t>R2-2303361</w:t>
      </w:r>
    </w:p>
    <w:p w14:paraId="15E990BB" w14:textId="0585E85A" w:rsidR="004770F0" w:rsidRPr="00737122" w:rsidRDefault="000D035D" w:rsidP="004770F0">
      <w:pPr>
        <w:pStyle w:val="Header"/>
        <w:tabs>
          <w:tab w:val="right" w:pos="9639"/>
        </w:tabs>
        <w:rPr>
          <w:noProof w:val="0"/>
          <w:sz w:val="24"/>
          <w:szCs w:val="24"/>
          <w:lang w:val="da-DK"/>
        </w:rPr>
      </w:pPr>
      <w:r>
        <w:rPr>
          <w:bCs/>
          <w:sz w:val="24"/>
        </w:rPr>
        <w:t>e-Meeting</w:t>
      </w:r>
      <w:r w:rsidR="006D3DA8" w:rsidRPr="006D3DA8">
        <w:rPr>
          <w:bCs/>
          <w:sz w:val="24"/>
        </w:rPr>
        <w:t xml:space="preserve">, </w:t>
      </w:r>
      <w:r>
        <w:rPr>
          <w:bCs/>
          <w:sz w:val="24"/>
        </w:rPr>
        <w:t>17 April</w:t>
      </w:r>
      <w:r w:rsidR="006D3DA8" w:rsidRPr="006D3DA8">
        <w:rPr>
          <w:bCs/>
          <w:sz w:val="24"/>
        </w:rPr>
        <w:t xml:space="preserve"> </w:t>
      </w:r>
      <w:r w:rsidR="006D3DA8" w:rsidRPr="006D3DA8">
        <w:rPr>
          <w:bCs/>
          <w:sz w:val="24"/>
          <w:lang w:val="en-US"/>
        </w:rPr>
        <w:t>–</w:t>
      </w:r>
      <w:r w:rsidR="006D3DA8" w:rsidRPr="006D3DA8">
        <w:rPr>
          <w:bCs/>
          <w:sz w:val="24"/>
        </w:rPr>
        <w:t xml:space="preserve"> </w:t>
      </w:r>
      <w:r>
        <w:rPr>
          <w:bCs/>
          <w:sz w:val="24"/>
        </w:rPr>
        <w:t>26</w:t>
      </w:r>
      <w:r w:rsidR="006D3DA8" w:rsidRPr="006D3DA8">
        <w:rPr>
          <w:bCs/>
          <w:sz w:val="24"/>
        </w:rPr>
        <w:t xml:space="preserve"> </w:t>
      </w:r>
      <w:r>
        <w:rPr>
          <w:bCs/>
          <w:sz w:val="24"/>
        </w:rPr>
        <w:t xml:space="preserve">April </w:t>
      </w:r>
      <w:r w:rsidR="006D3DA8" w:rsidRPr="006D3DA8">
        <w:rPr>
          <w:bCs/>
          <w:sz w:val="24"/>
        </w:rPr>
        <w:t>202</w:t>
      </w:r>
      <w:r w:rsidR="00813EAE">
        <w:rPr>
          <w:bCs/>
          <w:sz w:val="24"/>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2001C57"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0D035D">
        <w:rPr>
          <w:rFonts w:cs="Arial"/>
          <w:b/>
          <w:bCs/>
          <w:sz w:val="24"/>
          <w:lang w:val="da-DK"/>
        </w:rPr>
        <w:t>7.5.4.2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7798DF1"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D035D" w:rsidRPr="000D035D">
        <w:rPr>
          <w:rFonts w:ascii="Arial" w:hAnsi="Arial" w:cs="Arial"/>
          <w:b/>
          <w:bCs/>
          <w:sz w:val="24"/>
          <w:lang w:val="en-US"/>
        </w:rPr>
        <w:t>Views on PDU Discard Operation for XR</w:t>
      </w:r>
    </w:p>
    <w:p w14:paraId="040E0889" w14:textId="68056170"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0D035D" w:rsidRPr="004E6687">
        <w:rPr>
          <w:rFonts w:ascii="Arial" w:hAnsi="Arial" w:cs="Arial"/>
          <w:b/>
          <w:bCs/>
          <w:sz w:val="24"/>
        </w:rPr>
        <w:t>NR_XR_enh-Core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3B1C8484" w14:textId="38016DE2" w:rsidR="00974557" w:rsidRDefault="00961A34" w:rsidP="00974557">
      <w:pPr>
        <w:rPr>
          <w:iCs/>
          <w:lang w:val="en-US"/>
        </w:rPr>
      </w:pPr>
      <w:r w:rsidRPr="00DC01B7">
        <w:rPr>
          <w:iCs/>
          <w:lang w:val="en-US"/>
        </w:rPr>
        <w:t>In continuation of the 3GPP work on XR in RAN1 and SA4 in Rel-17</w:t>
      </w:r>
      <w:r>
        <w:rPr>
          <w:iCs/>
          <w:lang w:val="en-US"/>
        </w:rPr>
        <w:t xml:space="preserve"> followed by a</w:t>
      </w:r>
      <w:r w:rsidR="00C15DCE">
        <w:rPr>
          <w:iCs/>
          <w:lang w:val="en-US"/>
        </w:rPr>
        <w:t xml:space="preserve"> RAN2 </w:t>
      </w:r>
      <w:r>
        <w:rPr>
          <w:iCs/>
          <w:lang w:val="en-US"/>
        </w:rPr>
        <w:t>study in Rel-18</w:t>
      </w:r>
      <w:r w:rsidRPr="00DC01B7">
        <w:rPr>
          <w:iCs/>
          <w:lang w:val="en-US"/>
        </w:rPr>
        <w:t xml:space="preserve">, RAN has approved a RAN2-led </w:t>
      </w:r>
      <w:r>
        <w:rPr>
          <w:iCs/>
          <w:lang w:val="en-US"/>
        </w:rPr>
        <w:t xml:space="preserve">work </w:t>
      </w:r>
      <w:r w:rsidRPr="00DC01B7">
        <w:rPr>
          <w:iCs/>
          <w:lang w:val="en-US"/>
        </w:rPr>
        <w:t>item on XR enhancements for NR in Rel-18 [1].</w:t>
      </w:r>
      <w:r w:rsidR="00C15DCE">
        <w:rPr>
          <w:iCs/>
          <w:lang w:val="en-US"/>
        </w:rPr>
        <w:t xml:space="preserve"> </w:t>
      </w:r>
      <w:r w:rsidR="00974557">
        <w:rPr>
          <w:iCs/>
          <w:lang w:val="en-US"/>
        </w:rPr>
        <w:t xml:space="preserve">According to the </w:t>
      </w:r>
      <w:r w:rsidR="00C15DCE">
        <w:rPr>
          <w:iCs/>
          <w:lang w:val="en-US"/>
        </w:rPr>
        <w:t xml:space="preserve">work </w:t>
      </w:r>
      <w:r w:rsidR="00DC01B7">
        <w:rPr>
          <w:iCs/>
          <w:lang w:val="en-US"/>
        </w:rPr>
        <w:t xml:space="preserve">item </w:t>
      </w:r>
      <w:r w:rsidR="00974557">
        <w:rPr>
          <w:iCs/>
          <w:lang w:val="en-US"/>
        </w:rPr>
        <w:t xml:space="preserve">description, </w:t>
      </w:r>
      <w:r w:rsidR="00455088">
        <w:rPr>
          <w:iCs/>
          <w:lang w:val="en-US"/>
        </w:rPr>
        <w:t>enhanced d</w:t>
      </w:r>
      <w:r w:rsidR="00C15DCE">
        <w:rPr>
          <w:iCs/>
          <w:lang w:val="en-US"/>
        </w:rPr>
        <w:t xml:space="preserve">iscard operation of PDU Sets </w:t>
      </w:r>
      <w:r w:rsidR="00455088">
        <w:rPr>
          <w:iCs/>
          <w:lang w:val="en-US"/>
        </w:rPr>
        <w:t>is part of the capacity objective</w:t>
      </w:r>
      <w:r w:rsidR="00857AC2">
        <w:rPr>
          <w:iCs/>
          <w:lang w:val="en-US"/>
        </w:rPr>
        <w:t>.</w:t>
      </w:r>
      <w:r w:rsidR="00D65C91">
        <w:rPr>
          <w:iCs/>
          <w:lang w:val="en-US"/>
        </w:rPr>
        <w:t xml:space="preserve"> </w:t>
      </w:r>
    </w:p>
    <w:tbl>
      <w:tblPr>
        <w:tblStyle w:val="TableGrid"/>
        <w:tblW w:w="0" w:type="auto"/>
        <w:tblLook w:val="04A0" w:firstRow="1" w:lastRow="0" w:firstColumn="1" w:lastColumn="0" w:noHBand="0" w:noVBand="1"/>
      </w:tblPr>
      <w:tblGrid>
        <w:gridCol w:w="9350"/>
      </w:tblGrid>
      <w:tr w:rsidR="00974557" w14:paraId="3D508F78" w14:textId="77777777" w:rsidTr="00B15B82">
        <w:tc>
          <w:tcPr>
            <w:tcW w:w="9350" w:type="dxa"/>
          </w:tcPr>
          <w:p w14:paraId="630D62ED" w14:textId="77777777" w:rsidR="00C15DCE" w:rsidRPr="007250C6" w:rsidRDefault="00C15DCE" w:rsidP="00C15DCE">
            <w:r w:rsidRPr="007250C6">
              <w:t>Specify the enhancements related to capacity:</w:t>
            </w:r>
          </w:p>
          <w:p w14:paraId="139909B3" w14:textId="77777777" w:rsidR="00C15DCE" w:rsidRPr="007250C6" w:rsidRDefault="00C15DCE" w:rsidP="00C15DCE">
            <w:pPr>
              <w:pStyle w:val="B1"/>
            </w:pPr>
            <w:r w:rsidRPr="007250C6">
              <w:t>-</w:t>
            </w:r>
            <w:r w:rsidRPr="007250C6">
              <w:tab/>
              <w:t xml:space="preserve">Multiple Configured Grant (CG) PUSCH transmission occasions in a period of a single CG PUSCH configuration (RAN1, RAN2);  </w:t>
            </w:r>
          </w:p>
          <w:p w14:paraId="7115C535" w14:textId="77777777" w:rsidR="00C15DCE" w:rsidRPr="007250C6" w:rsidRDefault="00C15DCE" w:rsidP="00C15DCE">
            <w:pPr>
              <w:pStyle w:val="B1"/>
            </w:pPr>
            <w:r w:rsidRPr="007250C6">
              <w:t>-</w:t>
            </w:r>
            <w:r w:rsidRPr="007250C6">
              <w:tab/>
              <w:t>Dynamic indication of unused CG PUSCH occasion(s) based on Uplink Control Information (UCI) by the UE (RAN1, RAN2);</w:t>
            </w:r>
          </w:p>
          <w:p w14:paraId="6B3B7065" w14:textId="77777777" w:rsidR="00C15DCE" w:rsidRPr="007250C6" w:rsidRDefault="00C15DCE" w:rsidP="00C15DCE">
            <w:pPr>
              <w:pStyle w:val="B1"/>
            </w:pPr>
            <w:r w:rsidRPr="007250C6">
              <w:t>-</w:t>
            </w:r>
            <w:r w:rsidRPr="007250C6">
              <w:tab/>
              <w:t>Buffer Status Report (BSR) enhancements including at least new Buffer Status Table(s) (RAN2);</w:t>
            </w:r>
          </w:p>
          <w:p w14:paraId="6253D37E" w14:textId="77777777" w:rsidR="00C15DCE" w:rsidRPr="007250C6" w:rsidRDefault="00C15DCE" w:rsidP="00C15DCE">
            <w:pPr>
              <w:pStyle w:val="B1"/>
            </w:pPr>
            <w:r w:rsidRPr="007250C6">
              <w:t>-</w:t>
            </w:r>
            <w:r w:rsidRPr="007250C6">
              <w:tab/>
            </w:r>
            <w:r w:rsidRPr="007250C6">
              <w:rPr>
                <w:rFonts w:hint="eastAsia"/>
              </w:rPr>
              <w:t>Delay reporting of buffered data</w:t>
            </w:r>
            <w:r w:rsidRPr="007250C6">
              <w:t xml:space="preserve"> in uplink (RAN2);</w:t>
            </w:r>
          </w:p>
          <w:p w14:paraId="1CDF4B18" w14:textId="38C4543C" w:rsidR="006603F5" w:rsidRPr="00C15DCE" w:rsidRDefault="00C15DCE" w:rsidP="00C15DCE">
            <w:pPr>
              <w:pStyle w:val="B1"/>
            </w:pPr>
            <w:r w:rsidRPr="007250C6">
              <w:t>-</w:t>
            </w:r>
            <w:r w:rsidRPr="007250C6">
              <w:tab/>
            </w:r>
            <w:r w:rsidRPr="00C15DCE">
              <w:rPr>
                <w:highlight w:val="yellow"/>
              </w:rPr>
              <w:t>Discard operation of PDU Sets for DL and UL (RAN2, RAN3);</w:t>
            </w:r>
          </w:p>
        </w:tc>
      </w:tr>
    </w:tbl>
    <w:p w14:paraId="569CB2F7" w14:textId="3E5C7FFC" w:rsidR="00974557" w:rsidRDefault="00974557" w:rsidP="000336A6">
      <w:pPr>
        <w:spacing w:after="0"/>
        <w:rPr>
          <w:iCs/>
          <w:lang w:val="en-US"/>
        </w:rPr>
      </w:pPr>
    </w:p>
    <w:p w14:paraId="64A59DC9" w14:textId="5AB8123D" w:rsidR="00884F5B" w:rsidRDefault="00151851" w:rsidP="006A43B3">
      <w:pPr>
        <w:rPr>
          <w:iCs/>
          <w:lang w:val="en-US"/>
        </w:rPr>
      </w:pPr>
      <w:r w:rsidRPr="00151851">
        <w:rPr>
          <w:iCs/>
          <w:lang w:val="en-US"/>
        </w:rPr>
        <w:t xml:space="preserve">RAN2#119 agreed to discuss assistance information for scheduling and packet discarding to improve XR capacity, wherein RAN2-specific solutions are not precluded (even if RAN1 hasn’t discussed them before). </w:t>
      </w:r>
      <w:r w:rsidR="006A43B3">
        <w:rPr>
          <w:iCs/>
          <w:lang w:val="en-US"/>
        </w:rPr>
        <w:t>RAN2#119bis-e</w:t>
      </w:r>
      <w:r w:rsidR="00455088">
        <w:rPr>
          <w:iCs/>
          <w:lang w:val="en-US"/>
        </w:rPr>
        <w:t xml:space="preserve">, </w:t>
      </w:r>
      <w:r w:rsidR="00F476BC">
        <w:rPr>
          <w:iCs/>
          <w:lang w:val="en-US"/>
        </w:rPr>
        <w:t>RAN2#120</w:t>
      </w:r>
      <w:r w:rsidR="00455088">
        <w:rPr>
          <w:iCs/>
          <w:lang w:val="en-US"/>
        </w:rPr>
        <w:t xml:space="preserve">, and RAN2#121 </w:t>
      </w:r>
      <w:r w:rsidR="0099639B">
        <w:rPr>
          <w:iCs/>
          <w:lang w:val="en-US"/>
        </w:rPr>
        <w:t>had discussion</w:t>
      </w:r>
      <w:r w:rsidR="00F476BC">
        <w:rPr>
          <w:iCs/>
          <w:lang w:val="en-US"/>
        </w:rPr>
        <w:t>s</w:t>
      </w:r>
      <w:r w:rsidR="0099639B">
        <w:rPr>
          <w:iCs/>
          <w:lang w:val="en-US"/>
        </w:rPr>
        <w:t xml:space="preserve"> on PDU Discard </w:t>
      </w:r>
      <w:r w:rsidR="00457AAB">
        <w:rPr>
          <w:iCs/>
          <w:lang w:val="en-US"/>
        </w:rPr>
        <w:t xml:space="preserve">and </w:t>
      </w:r>
      <w:r w:rsidR="006A43B3">
        <w:rPr>
          <w:iCs/>
          <w:lang w:val="en-US"/>
        </w:rPr>
        <w:t xml:space="preserve">reached </w:t>
      </w:r>
      <w:r w:rsidR="00F476BC">
        <w:rPr>
          <w:iCs/>
          <w:lang w:val="en-US"/>
        </w:rPr>
        <w:t xml:space="preserve">further </w:t>
      </w:r>
      <w:r w:rsidR="006A43B3">
        <w:rPr>
          <w:iCs/>
          <w:lang w:val="en-US"/>
        </w:rPr>
        <w:t>agreements</w:t>
      </w:r>
      <w:r w:rsidR="008926E6">
        <w:rPr>
          <w:iCs/>
          <w:lang w:val="en-US"/>
        </w:rPr>
        <w:t>, as shown below.</w:t>
      </w:r>
      <w:r w:rsidR="00884F5B">
        <w:rPr>
          <w:iCs/>
          <w:lang w:val="en-US"/>
        </w:rPr>
        <w:t xml:space="preserve"> </w:t>
      </w:r>
    </w:p>
    <w:p w14:paraId="35D477A8" w14:textId="60063D72" w:rsidR="00884F5B" w:rsidRPr="00884F5B" w:rsidRDefault="00455088" w:rsidP="006A43B3">
      <w:pPr>
        <w:rPr>
          <w:iCs/>
          <w:lang w:val="en-US"/>
        </w:rPr>
      </w:pPr>
      <w:r>
        <w:rPr>
          <w:lang w:val="en-US"/>
        </w:rPr>
        <w:t xml:space="preserve">The detailed operation of </w:t>
      </w:r>
      <w:r w:rsidR="00884F5B" w:rsidRPr="00EA3D54">
        <w:rPr>
          <w:lang w:val="en-US"/>
        </w:rPr>
        <w:t xml:space="preserve">PDU </w:t>
      </w:r>
      <w:r>
        <w:rPr>
          <w:lang w:val="en-US"/>
        </w:rPr>
        <w:t xml:space="preserve">discarding is </w:t>
      </w:r>
      <w:r w:rsidR="00884F5B" w:rsidRPr="00EA3D54">
        <w:rPr>
          <w:lang w:val="en-US"/>
        </w:rPr>
        <w:t>yet to be discussed.</w:t>
      </w:r>
      <w:r w:rsidR="00884F5B">
        <w:rPr>
          <w:lang w:val="en-US"/>
        </w:rPr>
        <w:t xml:space="preserve"> </w:t>
      </w:r>
    </w:p>
    <w:tbl>
      <w:tblPr>
        <w:tblStyle w:val="TableGrid"/>
        <w:tblW w:w="0" w:type="auto"/>
        <w:tblLook w:val="04A0" w:firstRow="1" w:lastRow="0" w:firstColumn="1" w:lastColumn="0" w:noHBand="0" w:noVBand="1"/>
      </w:tblPr>
      <w:tblGrid>
        <w:gridCol w:w="9350"/>
      </w:tblGrid>
      <w:tr w:rsidR="006A43B3" w14:paraId="68A59D42" w14:textId="77777777" w:rsidTr="00B00B60">
        <w:tc>
          <w:tcPr>
            <w:tcW w:w="9350" w:type="dxa"/>
          </w:tcPr>
          <w:p w14:paraId="0EEDB600" w14:textId="5CB84E1E" w:rsidR="006A43B3" w:rsidRPr="00B13B92" w:rsidRDefault="006A43B3" w:rsidP="00B00B60">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RAN2#119</w:t>
            </w:r>
            <w:r>
              <w:rPr>
                <w:rFonts w:ascii="Times New Roman" w:hAnsi="Times New Roman"/>
                <w:u w:val="single"/>
              </w:rPr>
              <w:t>bis-</w:t>
            </w:r>
            <w:r w:rsidRPr="00B13B92">
              <w:rPr>
                <w:rFonts w:ascii="Times New Roman" w:hAnsi="Times New Roman"/>
                <w:u w:val="single"/>
              </w:rPr>
              <w:t>e Agreements</w:t>
            </w:r>
          </w:p>
          <w:p w14:paraId="5A926FAD" w14:textId="2CE3E3F2" w:rsidR="006A43B3" w:rsidRPr="000D6E28" w:rsidRDefault="006A43B3" w:rsidP="006A43B3">
            <w:pPr>
              <w:pStyle w:val="Agreement"/>
              <w:tabs>
                <w:tab w:val="clear" w:pos="1009"/>
                <w:tab w:val="clear" w:pos="1980"/>
                <w:tab w:val="num" w:pos="1619"/>
              </w:tabs>
              <w:ind w:left="1619"/>
            </w:pPr>
            <w:r w:rsidRPr="006A43B3">
              <w:t>For UE transmitter</w:t>
            </w:r>
            <w:r>
              <w:t>, t</w:t>
            </w:r>
            <w:r w:rsidRPr="000D6E28">
              <w:t xml:space="preserve">he PDCP </w:t>
            </w:r>
            <w:r>
              <w:t>discard</w:t>
            </w:r>
            <w:r w:rsidRPr="000D6E28">
              <w:t xml:space="preserve"> should be performed per PDU set basis.</w:t>
            </w:r>
            <w:r>
              <w:t xml:space="preserve"> </w:t>
            </w:r>
          </w:p>
          <w:p w14:paraId="3ED33749" w14:textId="2AE810D9" w:rsidR="006A43B3" w:rsidRDefault="006A43B3" w:rsidP="006A43B3">
            <w:pPr>
              <w:pStyle w:val="Agreement"/>
              <w:tabs>
                <w:tab w:val="clear" w:pos="1009"/>
                <w:tab w:val="clear" w:pos="1980"/>
                <w:tab w:val="num" w:pos="1619"/>
              </w:tabs>
              <w:ind w:left="1619"/>
            </w:pPr>
            <w:r w:rsidRPr="006A43B3">
              <w:t>For UE transmitter</w:t>
            </w:r>
            <w:r>
              <w:t xml:space="preserve">, </w:t>
            </w:r>
            <w:r w:rsidRPr="000D6E28">
              <w:t>The PDCP discard is managed per SDU for PDU set, the PDCP entity discards all PDCP SDUs associated with the PDU set.</w:t>
            </w:r>
          </w:p>
          <w:p w14:paraId="0504A038" w14:textId="77777777" w:rsidR="00095D09" w:rsidRPr="009024A0" w:rsidRDefault="00095D09" w:rsidP="00095D09">
            <w:pPr>
              <w:pStyle w:val="Agreement"/>
              <w:tabs>
                <w:tab w:val="clear" w:pos="1009"/>
                <w:tab w:val="num" w:pos="1619"/>
              </w:tabs>
              <w:ind w:left="1619"/>
              <w:rPr>
                <w:bCs/>
                <w:lang w:val="en-US"/>
              </w:rPr>
            </w:pPr>
            <w:r w:rsidRPr="009024A0">
              <w:rPr>
                <w:bCs/>
                <w:lang w:val="en-US"/>
              </w:rPr>
              <w:t>SDAP maps each data packet in a PDU set to a single PDCP SDU, as in legacy (i.e. each PDU is only mapped to a single SDU).</w:t>
            </w:r>
          </w:p>
          <w:p w14:paraId="1D8326D0" w14:textId="331CA1ED" w:rsidR="00095D09" w:rsidRDefault="00095D09" w:rsidP="00095D09">
            <w:pPr>
              <w:pStyle w:val="Agreement"/>
              <w:tabs>
                <w:tab w:val="clear" w:pos="1009"/>
                <w:tab w:val="clear" w:pos="1980"/>
                <w:tab w:val="num" w:pos="1619"/>
              </w:tabs>
              <w:ind w:left="1619"/>
            </w:pPr>
            <w:r w:rsidRPr="009024A0">
              <w:rPr>
                <w:bCs/>
                <w:lang w:val="en-US"/>
              </w:rPr>
              <w:t xml:space="preserve">HARQ and RLC re-/transmissions for XR traffic are done as in legacy (i.e. they are not based on XR PDU sets). </w:t>
            </w:r>
            <w:r>
              <w:t xml:space="preserve"> </w:t>
            </w:r>
          </w:p>
          <w:p w14:paraId="08812D8F" w14:textId="7211526C" w:rsidR="00F476BC" w:rsidRPr="00B13B92" w:rsidRDefault="00F476BC" w:rsidP="00F476BC">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RAN2#1</w:t>
            </w:r>
            <w:r>
              <w:rPr>
                <w:rFonts w:ascii="Times New Roman" w:hAnsi="Times New Roman"/>
                <w:u w:val="single"/>
              </w:rPr>
              <w:t>20</w:t>
            </w:r>
            <w:r w:rsidRPr="00B13B92">
              <w:rPr>
                <w:rFonts w:ascii="Times New Roman" w:hAnsi="Times New Roman"/>
                <w:u w:val="single"/>
              </w:rPr>
              <w:t xml:space="preserve"> Agreements</w:t>
            </w:r>
          </w:p>
          <w:p w14:paraId="5F7E769B" w14:textId="77777777" w:rsidR="00F476BC" w:rsidRDefault="00F476BC" w:rsidP="00884F5B">
            <w:pPr>
              <w:pStyle w:val="Agreement"/>
              <w:tabs>
                <w:tab w:val="clear" w:pos="1009"/>
                <w:tab w:val="clear" w:pos="1980"/>
                <w:tab w:val="num" w:pos="1619"/>
              </w:tabs>
              <w:spacing w:after="240"/>
              <w:ind w:left="1616" w:hanging="357"/>
            </w:pPr>
            <w:r w:rsidRPr="00305B9C">
              <w:lastRenderedPageBreak/>
              <w:t>RAN2 to support timer-based discarding of UL transmit side of PDCP PDU/SDUs of a PDU set. FFS how this is modelled in PDCP specification, can be discussed in WI phase.</w:t>
            </w:r>
          </w:p>
          <w:p w14:paraId="3C0BF85F" w14:textId="7D1C0D56" w:rsidR="00961A34" w:rsidRPr="00B13B92" w:rsidRDefault="00961A34" w:rsidP="00961A34">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RAN2#1</w:t>
            </w:r>
            <w:r>
              <w:rPr>
                <w:rFonts w:ascii="Times New Roman" w:hAnsi="Times New Roman"/>
                <w:u w:val="single"/>
              </w:rPr>
              <w:t>21</w:t>
            </w:r>
            <w:r w:rsidRPr="00B13B92">
              <w:rPr>
                <w:rFonts w:ascii="Times New Roman" w:hAnsi="Times New Roman"/>
                <w:u w:val="single"/>
              </w:rPr>
              <w:t xml:space="preserve"> Agreements</w:t>
            </w:r>
          </w:p>
          <w:p w14:paraId="1B1751B0" w14:textId="03F378CD" w:rsidR="00961A34" w:rsidRPr="00961A34" w:rsidRDefault="00961A34" w:rsidP="00961A34">
            <w:pPr>
              <w:pStyle w:val="Agreement"/>
              <w:tabs>
                <w:tab w:val="clear" w:pos="1009"/>
                <w:tab w:val="clear" w:pos="1980"/>
                <w:tab w:val="num" w:pos="1619"/>
              </w:tabs>
              <w:spacing w:after="240"/>
              <w:ind w:left="1616" w:hanging="357"/>
            </w:pPr>
            <w:r w:rsidRPr="00B77740">
              <w:t>RAN2 thinks PSI can be useful for PDU set-based discard. RAN2 aims to introduce a mechanism to allow UE to handle discarding of packets with different PSI in case of congestion. FFS for other cases.</w:t>
            </w:r>
          </w:p>
        </w:tc>
      </w:tr>
    </w:tbl>
    <w:p w14:paraId="5563A11B" w14:textId="0C8C728E" w:rsidR="009A7591" w:rsidRDefault="008718C4" w:rsidP="00884F5B">
      <w:pPr>
        <w:spacing w:before="360"/>
        <w:rPr>
          <w:iCs/>
          <w:lang w:val="en-US"/>
        </w:rPr>
      </w:pPr>
      <w:r w:rsidRPr="00EA3D54">
        <w:rPr>
          <w:lang w:val="en-US"/>
        </w:rPr>
        <w:lastRenderedPageBreak/>
        <w:t>RAN2#121</w:t>
      </w:r>
      <w:r>
        <w:rPr>
          <w:lang w:val="en-US"/>
        </w:rPr>
        <w:t>bis-e</w:t>
      </w:r>
      <w:r w:rsidRPr="00EA3D54">
        <w:rPr>
          <w:lang w:val="en-US"/>
        </w:rPr>
        <w:t xml:space="preserve"> </w:t>
      </w:r>
      <w:r>
        <w:rPr>
          <w:lang w:val="en-US"/>
        </w:rPr>
        <w:t xml:space="preserve">will </w:t>
      </w:r>
      <w:r w:rsidRPr="00EA3D54">
        <w:rPr>
          <w:lang w:val="en-US"/>
        </w:rPr>
        <w:t>discuss</w:t>
      </w:r>
      <w:r>
        <w:rPr>
          <w:lang w:val="en-US"/>
        </w:rPr>
        <w:t xml:space="preserve"> </w:t>
      </w:r>
      <w:r w:rsidRPr="008718C4">
        <w:rPr>
          <w:lang w:val="en-US"/>
        </w:rPr>
        <w:t>how to achieve PDU-set based discard in PDCP layer for UL and DL and whether that can have impact to RLC layer.</w:t>
      </w:r>
      <w:r>
        <w:rPr>
          <w:lang w:val="en-US"/>
        </w:rPr>
        <w:t xml:space="preserve"> </w:t>
      </w:r>
      <w:r w:rsidR="00E05559">
        <w:rPr>
          <w:iCs/>
          <w:lang w:val="en-US"/>
        </w:rPr>
        <w:t xml:space="preserve">This </w:t>
      </w:r>
      <w:r w:rsidR="008926E6">
        <w:rPr>
          <w:iCs/>
          <w:lang w:val="en-US"/>
        </w:rPr>
        <w:t xml:space="preserve">contribution </w:t>
      </w:r>
      <w:r w:rsidR="00E05559">
        <w:rPr>
          <w:iCs/>
          <w:lang w:val="en-US"/>
        </w:rPr>
        <w:t xml:space="preserve">aims to </w:t>
      </w:r>
      <w:r w:rsidR="00504900">
        <w:rPr>
          <w:iCs/>
          <w:lang w:val="en-US"/>
        </w:rPr>
        <w:t xml:space="preserve">discuss some of our views </w:t>
      </w:r>
      <w:r w:rsidR="008926E6">
        <w:rPr>
          <w:iCs/>
          <w:lang w:val="en-US"/>
        </w:rPr>
        <w:t xml:space="preserve">on </w:t>
      </w:r>
      <w:r w:rsidR="00E0757E" w:rsidRPr="00D65C91">
        <w:rPr>
          <w:iCs/>
          <w:lang w:val="en-US"/>
        </w:rPr>
        <w:t xml:space="preserve">how </w:t>
      </w:r>
      <w:r>
        <w:rPr>
          <w:iCs/>
          <w:lang w:val="en-US"/>
        </w:rPr>
        <w:t xml:space="preserve">Rel-18 </w:t>
      </w:r>
      <w:r w:rsidR="00E0757E" w:rsidRPr="00D65C91">
        <w:rPr>
          <w:iCs/>
          <w:lang w:val="en-US"/>
        </w:rPr>
        <w:t>may impact PDU discarding of XR traffic</w:t>
      </w:r>
      <w:r w:rsidR="00E0757E">
        <w:rPr>
          <w:iCs/>
          <w:lang w:val="en-US"/>
        </w:rPr>
        <w:t>.</w:t>
      </w:r>
      <w:r w:rsidR="00A8782A">
        <w:rPr>
          <w:iCs/>
          <w:lang w:val="en-US"/>
        </w:rPr>
        <w:t xml:space="preserve"> </w:t>
      </w:r>
      <w:r w:rsidR="00251C26">
        <w:rPr>
          <w:iCs/>
          <w:lang w:val="en-US"/>
        </w:rPr>
        <w:t xml:space="preserve">We </w:t>
      </w:r>
      <w:r w:rsidR="00C06211">
        <w:rPr>
          <w:iCs/>
          <w:lang w:val="en-US"/>
        </w:rPr>
        <w:t xml:space="preserve">start by </w:t>
      </w:r>
      <w:r w:rsidR="00251C26">
        <w:rPr>
          <w:iCs/>
          <w:lang w:val="en-US"/>
        </w:rPr>
        <w:t>discuss</w:t>
      </w:r>
      <w:r w:rsidR="00C06211">
        <w:rPr>
          <w:iCs/>
          <w:lang w:val="en-US"/>
        </w:rPr>
        <w:t xml:space="preserve">ing </w:t>
      </w:r>
      <w:r w:rsidR="00251C26">
        <w:rPr>
          <w:iCs/>
          <w:lang w:val="en-US"/>
        </w:rPr>
        <w:t xml:space="preserve">the impact of packet discarding to the PDCP receiver and propose </w:t>
      </w:r>
      <w:r w:rsidR="004E3E76">
        <w:rPr>
          <w:iCs/>
          <w:lang w:val="en-US"/>
        </w:rPr>
        <w:t>enhancements</w:t>
      </w:r>
      <w:r w:rsidR="00C06211">
        <w:rPr>
          <w:iCs/>
          <w:lang w:val="en-US"/>
        </w:rPr>
        <w:t xml:space="preserve"> to minimize the PDCP reordering delay.</w:t>
      </w:r>
      <w:r w:rsidR="00EA3D54">
        <w:rPr>
          <w:iCs/>
          <w:lang w:val="en-US"/>
        </w:rPr>
        <w:t xml:space="preserve"> Ther</w:t>
      </w:r>
      <w:r w:rsidR="00884F5B">
        <w:rPr>
          <w:iCs/>
          <w:lang w:val="en-US"/>
        </w:rPr>
        <w:t xml:space="preserve">eafter we cover impacts on RLC. Finally, we touch upon </w:t>
      </w:r>
      <w:r w:rsidR="00884F5B" w:rsidRPr="00884F5B">
        <w:rPr>
          <w:iCs/>
          <w:lang w:val="en-US"/>
        </w:rPr>
        <w:t xml:space="preserve">PDU Set </w:t>
      </w:r>
      <w:r w:rsidR="003211C1">
        <w:rPr>
          <w:iCs/>
          <w:lang w:val="en-US"/>
        </w:rPr>
        <w:t xml:space="preserve">Importance </w:t>
      </w:r>
      <w:r w:rsidR="00875B87">
        <w:rPr>
          <w:iCs/>
          <w:lang w:val="en-US"/>
        </w:rPr>
        <w:t xml:space="preserve">(PSI) </w:t>
      </w:r>
      <w:r w:rsidR="00884F5B" w:rsidRPr="00884F5B">
        <w:rPr>
          <w:iCs/>
          <w:lang w:val="en-US"/>
        </w:rPr>
        <w:t>for PDU discard</w:t>
      </w:r>
      <w:r w:rsidR="00884F5B">
        <w:rPr>
          <w:iCs/>
          <w:lang w:val="en-US"/>
        </w:rPr>
        <w:t xml:space="preserve">. </w:t>
      </w:r>
    </w:p>
    <w:p w14:paraId="761103BA" w14:textId="77777777" w:rsidR="00884F5B" w:rsidRPr="00EA3D54" w:rsidRDefault="00884F5B" w:rsidP="001C6DB5">
      <w:pPr>
        <w:rPr>
          <w:lang w:val="en-US"/>
        </w:rPr>
      </w:pPr>
    </w:p>
    <w:p w14:paraId="1B33309F" w14:textId="62F71E02" w:rsidR="00946A59" w:rsidRPr="00946A59" w:rsidRDefault="003C1DEF" w:rsidP="00946A59">
      <w:pPr>
        <w:pStyle w:val="Heading1"/>
        <w:rPr>
          <w:lang w:val="en-US"/>
        </w:rPr>
      </w:pPr>
      <w:r>
        <w:rPr>
          <w:lang w:val="en-US"/>
        </w:rPr>
        <w:t>Discussion</w:t>
      </w:r>
    </w:p>
    <w:p w14:paraId="205B15CD" w14:textId="77B093D8" w:rsidR="00C93081" w:rsidRDefault="00C93081" w:rsidP="00C93081">
      <w:pPr>
        <w:pStyle w:val="Heading2"/>
        <w:rPr>
          <w:lang w:val="en-US"/>
        </w:rPr>
      </w:pPr>
      <w:r>
        <w:rPr>
          <w:lang w:val="en-US"/>
        </w:rPr>
        <w:t xml:space="preserve">Triggers for PDU </w:t>
      </w:r>
      <w:r w:rsidR="00EC7B75">
        <w:rPr>
          <w:lang w:val="en-US"/>
        </w:rPr>
        <w:t xml:space="preserve">Set </w:t>
      </w:r>
      <w:r>
        <w:rPr>
          <w:lang w:val="en-US"/>
        </w:rPr>
        <w:t>Discard</w:t>
      </w:r>
      <w:r w:rsidR="00EC7B75">
        <w:rPr>
          <w:lang w:val="en-US"/>
        </w:rPr>
        <w:t>ing</w:t>
      </w:r>
    </w:p>
    <w:p w14:paraId="415EC112" w14:textId="68CD105F" w:rsidR="00A83D2C" w:rsidRDefault="00A83D2C" w:rsidP="00C93081">
      <w:pPr>
        <w:rPr>
          <w:lang w:val="en-US"/>
        </w:rPr>
      </w:pPr>
      <w:r>
        <w:rPr>
          <w:lang w:val="en-US"/>
        </w:rPr>
        <w:t xml:space="preserve">It has been agreed that </w:t>
      </w:r>
      <w:r w:rsidR="008F6246">
        <w:rPr>
          <w:lang w:val="en-US"/>
        </w:rPr>
        <w:t xml:space="preserve">PDCP </w:t>
      </w:r>
      <w:r w:rsidRPr="00C42333">
        <w:rPr>
          <w:lang w:val="en-US"/>
        </w:rPr>
        <w:t xml:space="preserve">operation </w:t>
      </w:r>
      <w:r>
        <w:rPr>
          <w:lang w:val="en-US"/>
        </w:rPr>
        <w:t>will support</w:t>
      </w:r>
      <w:r w:rsidRPr="00C42333">
        <w:rPr>
          <w:lang w:val="en-US"/>
        </w:rPr>
        <w:t xml:space="preserve"> a </w:t>
      </w:r>
      <w:r>
        <w:rPr>
          <w:lang w:val="en-US"/>
        </w:rPr>
        <w:t xml:space="preserve">PDU </w:t>
      </w:r>
      <w:r w:rsidRPr="00C42333">
        <w:rPr>
          <w:lang w:val="en-US"/>
        </w:rPr>
        <w:t>discard option</w:t>
      </w:r>
      <w:r>
        <w:rPr>
          <w:lang w:val="en-US"/>
        </w:rPr>
        <w:t xml:space="preserve"> in Rel-18</w:t>
      </w:r>
      <w:r w:rsidR="008F6246">
        <w:rPr>
          <w:lang w:val="en-US"/>
        </w:rPr>
        <w:t xml:space="preserve"> XR</w:t>
      </w:r>
      <w:r>
        <w:rPr>
          <w:lang w:val="en-US"/>
        </w:rPr>
        <w:t xml:space="preserve">. </w:t>
      </w:r>
      <w:r w:rsidR="00BE0AA5">
        <w:rPr>
          <w:lang w:val="en-US"/>
        </w:rPr>
        <w:t>T</w:t>
      </w:r>
      <w:r>
        <w:rPr>
          <w:lang w:val="en-US"/>
        </w:rPr>
        <w:t xml:space="preserve">his means that </w:t>
      </w:r>
      <w:r w:rsidRPr="00C42333">
        <w:rPr>
          <w:lang w:val="en-US"/>
        </w:rPr>
        <w:t xml:space="preserve">PDUs </w:t>
      </w:r>
      <w:r>
        <w:rPr>
          <w:lang w:val="en-US"/>
        </w:rPr>
        <w:t>can be</w:t>
      </w:r>
      <w:r w:rsidRPr="00C42333">
        <w:rPr>
          <w:lang w:val="en-US"/>
        </w:rPr>
        <w:t xml:space="preserve"> discarded </w:t>
      </w:r>
      <w:r>
        <w:rPr>
          <w:lang w:val="en-US"/>
        </w:rPr>
        <w:t xml:space="preserve">on </w:t>
      </w:r>
      <w:r w:rsidRPr="00C42333">
        <w:rPr>
          <w:lang w:val="en-US"/>
        </w:rPr>
        <w:t xml:space="preserve">a </w:t>
      </w:r>
      <w:r>
        <w:rPr>
          <w:lang w:val="en-US"/>
        </w:rPr>
        <w:t xml:space="preserve">more </w:t>
      </w:r>
      <w:r w:rsidRPr="00C42333">
        <w:rPr>
          <w:lang w:val="en-US"/>
        </w:rPr>
        <w:t>regular basis</w:t>
      </w:r>
      <w:r>
        <w:rPr>
          <w:lang w:val="en-US"/>
        </w:rPr>
        <w:t xml:space="preserve"> </w:t>
      </w:r>
      <w:r w:rsidR="00BE0AA5">
        <w:rPr>
          <w:lang w:val="en-US"/>
        </w:rPr>
        <w:t>when compared to legacy NR operation</w:t>
      </w:r>
      <w:r>
        <w:rPr>
          <w:lang w:val="en-US"/>
        </w:rPr>
        <w:t xml:space="preserve">. </w:t>
      </w:r>
      <w:r w:rsidR="00BE0AA5">
        <w:rPr>
          <w:lang w:val="en-US"/>
        </w:rPr>
        <w:t>Thus</w:t>
      </w:r>
      <w:r w:rsidR="00FC29CA">
        <w:rPr>
          <w:lang w:val="en-US"/>
        </w:rPr>
        <w:t>,</w:t>
      </w:r>
      <w:r>
        <w:rPr>
          <w:lang w:val="en-US"/>
        </w:rPr>
        <w:t xml:space="preserve"> </w:t>
      </w:r>
      <w:r w:rsidRPr="00C42333">
        <w:rPr>
          <w:lang w:val="en-US"/>
        </w:rPr>
        <w:t xml:space="preserve">packet discarding </w:t>
      </w:r>
      <w:r>
        <w:rPr>
          <w:lang w:val="en-US"/>
        </w:rPr>
        <w:t xml:space="preserve">may no </w:t>
      </w:r>
      <w:r w:rsidRPr="00C42333">
        <w:rPr>
          <w:lang w:val="en-US"/>
        </w:rPr>
        <w:t xml:space="preserve">longer </w:t>
      </w:r>
      <w:r>
        <w:rPr>
          <w:lang w:val="en-US"/>
        </w:rPr>
        <w:t xml:space="preserve">be considered </w:t>
      </w:r>
      <w:r w:rsidRPr="00C42333">
        <w:rPr>
          <w:lang w:val="en-US"/>
        </w:rPr>
        <w:t>an abnormal event.</w:t>
      </w:r>
      <w:r>
        <w:rPr>
          <w:lang w:val="en-US"/>
        </w:rPr>
        <w:t xml:space="preserve"> </w:t>
      </w:r>
    </w:p>
    <w:p w14:paraId="11C7B504" w14:textId="665ACEBE" w:rsidR="005C1A33" w:rsidRDefault="00AB70C9" w:rsidP="00C93081">
      <w:pPr>
        <w:rPr>
          <w:lang w:val="en-US"/>
        </w:rPr>
      </w:pPr>
      <w:r>
        <w:rPr>
          <w:lang w:val="en-US"/>
        </w:rPr>
        <w:t>In general</w:t>
      </w:r>
      <w:r w:rsidR="00A83D2C">
        <w:rPr>
          <w:lang w:val="en-US"/>
        </w:rPr>
        <w:t xml:space="preserve">, </w:t>
      </w:r>
      <w:r w:rsidR="00FA5EAC">
        <w:rPr>
          <w:lang w:val="en-US"/>
        </w:rPr>
        <w:t xml:space="preserve">different </w:t>
      </w:r>
      <w:r w:rsidR="00415021">
        <w:rPr>
          <w:lang w:val="en-US"/>
        </w:rPr>
        <w:t xml:space="preserve">operational aspects </w:t>
      </w:r>
      <w:r>
        <w:rPr>
          <w:lang w:val="en-US"/>
        </w:rPr>
        <w:t xml:space="preserve">may be deemed a trigger for </w:t>
      </w:r>
      <w:r w:rsidR="00FB6BEC">
        <w:rPr>
          <w:lang w:val="en-US"/>
        </w:rPr>
        <w:t xml:space="preserve">PDU Set </w:t>
      </w:r>
      <w:r>
        <w:rPr>
          <w:lang w:val="en-US"/>
        </w:rPr>
        <w:t>packet discarding</w:t>
      </w:r>
      <w:r w:rsidR="00A83D2C">
        <w:rPr>
          <w:lang w:val="en-US"/>
        </w:rPr>
        <w:t xml:space="preserve"> in XR</w:t>
      </w:r>
      <w:r w:rsidR="00FA5EAC">
        <w:rPr>
          <w:lang w:val="en-US"/>
        </w:rPr>
        <w:t>, such as</w:t>
      </w:r>
    </w:p>
    <w:p w14:paraId="14143A88" w14:textId="65BA3F09" w:rsidR="00FA5EAC" w:rsidRDefault="00FA5EAC" w:rsidP="00AB70C9">
      <w:pPr>
        <w:pStyle w:val="ListParagraph"/>
        <w:numPr>
          <w:ilvl w:val="0"/>
          <w:numId w:val="13"/>
        </w:numPr>
        <w:rPr>
          <w:lang w:val="en-US"/>
        </w:rPr>
      </w:pPr>
      <w:r>
        <w:rPr>
          <w:lang w:val="en-US"/>
        </w:rPr>
        <w:t>PDU Set Integrated Handling as defined in TS 23.501</w:t>
      </w:r>
      <w:r w:rsidR="00EC7B75">
        <w:rPr>
          <w:lang w:val="en-US"/>
        </w:rPr>
        <w:t xml:space="preserve">, based on </w:t>
      </w:r>
      <w:r>
        <w:rPr>
          <w:lang w:val="en-US"/>
        </w:rPr>
        <w:t>parameter PSIHI</w:t>
      </w:r>
    </w:p>
    <w:p w14:paraId="650FABA1" w14:textId="2ABCE05C" w:rsidR="00FA5EAC" w:rsidRDefault="00FA5EAC" w:rsidP="00AB70C9">
      <w:pPr>
        <w:pStyle w:val="ListParagraph"/>
        <w:numPr>
          <w:ilvl w:val="0"/>
          <w:numId w:val="13"/>
        </w:numPr>
        <w:rPr>
          <w:lang w:val="en-US"/>
        </w:rPr>
      </w:pPr>
      <w:r>
        <w:rPr>
          <w:lang w:val="en-US"/>
        </w:rPr>
        <w:t>The delay budget of a PDU Set (PSDB)</w:t>
      </w:r>
    </w:p>
    <w:p w14:paraId="711163A5" w14:textId="01E33FEC" w:rsidR="00415021" w:rsidRPr="00415021" w:rsidRDefault="00415021" w:rsidP="00415021">
      <w:pPr>
        <w:pStyle w:val="ListParagraph"/>
        <w:numPr>
          <w:ilvl w:val="0"/>
          <w:numId w:val="13"/>
        </w:numPr>
        <w:rPr>
          <w:lang w:val="en-US"/>
        </w:rPr>
      </w:pPr>
      <w:r>
        <w:rPr>
          <w:lang w:val="en-US"/>
        </w:rPr>
        <w:t xml:space="preserve">PDU Sets associated with a defined PDU Set Importance and/or </w:t>
      </w:r>
      <w:r w:rsidRPr="00415021">
        <w:rPr>
          <w:lang w:val="en-US"/>
        </w:rPr>
        <w:t>Congestion</w:t>
      </w:r>
    </w:p>
    <w:p w14:paraId="71773063" w14:textId="56618069" w:rsidR="00FA5EAC" w:rsidRPr="00AB70C9" w:rsidRDefault="008F6246" w:rsidP="00AB70C9">
      <w:pPr>
        <w:pStyle w:val="ListParagraph"/>
        <w:numPr>
          <w:ilvl w:val="0"/>
          <w:numId w:val="13"/>
        </w:numPr>
        <w:rPr>
          <w:lang w:val="en-US"/>
        </w:rPr>
      </w:pPr>
      <w:r>
        <w:rPr>
          <w:lang w:val="en-US"/>
        </w:rPr>
        <w:t xml:space="preserve">Application layer preferences </w:t>
      </w:r>
      <w:r w:rsidR="000D7C48">
        <w:rPr>
          <w:lang w:val="en-US"/>
        </w:rPr>
        <w:t xml:space="preserve">associated with an XR traffic flow characteristic, for example, </w:t>
      </w:r>
      <w:r>
        <w:rPr>
          <w:lang w:val="en-US"/>
        </w:rPr>
        <w:t xml:space="preserve">with regards to “tolerance” </w:t>
      </w:r>
      <w:r w:rsidR="000D7C48">
        <w:rPr>
          <w:lang w:val="en-US"/>
        </w:rPr>
        <w:t xml:space="preserve">of </w:t>
      </w:r>
      <w:r>
        <w:rPr>
          <w:lang w:val="en-US"/>
        </w:rPr>
        <w:t xml:space="preserve">lost packets </w:t>
      </w:r>
      <w:r w:rsidR="00FB6BEC">
        <w:rPr>
          <w:lang w:val="en-US"/>
        </w:rPr>
        <w:t xml:space="preserve">in a PDU Set </w:t>
      </w:r>
      <w:r w:rsidR="00BE0AA5">
        <w:rPr>
          <w:lang w:val="en-US"/>
        </w:rPr>
        <w:t xml:space="preserve">and </w:t>
      </w:r>
      <w:r>
        <w:rPr>
          <w:lang w:val="en-US"/>
        </w:rPr>
        <w:t xml:space="preserve">from a user </w:t>
      </w:r>
      <w:r w:rsidR="00FA5EAC">
        <w:rPr>
          <w:lang w:val="en-US"/>
        </w:rPr>
        <w:t>experience</w:t>
      </w:r>
      <w:r>
        <w:rPr>
          <w:lang w:val="en-US"/>
        </w:rPr>
        <w:t xml:space="preserve"> point of view</w:t>
      </w:r>
    </w:p>
    <w:p w14:paraId="02F3C94F" w14:textId="2C9BB929" w:rsidR="00104B62" w:rsidRDefault="00FB6BEC" w:rsidP="00A83D2C">
      <w:r>
        <w:rPr>
          <w:lang w:val="en-US"/>
        </w:rPr>
        <w:t xml:space="preserve">If </w:t>
      </w:r>
      <w:r w:rsidR="00A83D2C">
        <w:rPr>
          <w:lang w:val="en-US"/>
        </w:rPr>
        <w:t xml:space="preserve">a </w:t>
      </w:r>
      <w:r w:rsidR="00415021">
        <w:rPr>
          <w:lang w:val="en-US"/>
        </w:rPr>
        <w:t xml:space="preserve">discard </w:t>
      </w:r>
      <w:r w:rsidR="00A83D2C">
        <w:rPr>
          <w:lang w:val="en-US"/>
        </w:rPr>
        <w:t>trigger has been detected</w:t>
      </w:r>
      <w:r>
        <w:rPr>
          <w:lang w:val="en-US"/>
        </w:rPr>
        <w:t xml:space="preserve"> for a PDU Set, XR operation may be such that remaining PDUs of a PDU Set can be deemed eligible for packet discarding</w:t>
      </w:r>
      <w:r w:rsidR="00A83D2C">
        <w:rPr>
          <w:lang w:val="en-US"/>
        </w:rPr>
        <w:t xml:space="preserve">, </w:t>
      </w:r>
      <w:r>
        <w:rPr>
          <w:lang w:val="en-US"/>
        </w:rPr>
        <w:t xml:space="preserve">in order to </w:t>
      </w:r>
      <w:r w:rsidR="00415021">
        <w:rPr>
          <w:lang w:val="en-US"/>
        </w:rPr>
        <w:t xml:space="preserve">help </w:t>
      </w:r>
      <w:r w:rsidR="00A83D2C">
        <w:rPr>
          <w:lang w:val="en-US"/>
        </w:rPr>
        <w:t>save radio resources and power.</w:t>
      </w:r>
      <w:r w:rsidR="00104B62">
        <w:t xml:space="preserve"> </w:t>
      </w:r>
    </w:p>
    <w:p w14:paraId="7000BB96" w14:textId="45D51ADF" w:rsidR="00FC29CA" w:rsidRPr="00FC29CA" w:rsidRDefault="00FC29CA" w:rsidP="00A83D2C">
      <w:pPr>
        <w:rPr>
          <w:b/>
          <w:bCs/>
        </w:rPr>
      </w:pPr>
      <w:r w:rsidRPr="00FC29CA">
        <w:rPr>
          <w:b/>
          <w:bCs/>
        </w:rPr>
        <w:t>Observation 1: Triggers for PDU Set Discarding are PSDB, PSIHI, PSI, Congestion, and in some cases even Application Layer Preferences.</w:t>
      </w:r>
    </w:p>
    <w:p w14:paraId="2DC958A9" w14:textId="01D027CC" w:rsidR="00C93081" w:rsidRDefault="00C93081" w:rsidP="00C93081">
      <w:pPr>
        <w:rPr>
          <w:lang w:val="en-US"/>
        </w:rPr>
      </w:pPr>
    </w:p>
    <w:p w14:paraId="03A36FBA" w14:textId="618E5E6D" w:rsidR="00DA6383" w:rsidRDefault="00DA6383" w:rsidP="00946A59">
      <w:pPr>
        <w:pStyle w:val="Heading2"/>
        <w:rPr>
          <w:lang w:val="en-US"/>
        </w:rPr>
      </w:pPr>
      <w:r>
        <w:rPr>
          <w:lang w:val="en-US"/>
        </w:rPr>
        <w:t>PDCP Impacts</w:t>
      </w:r>
    </w:p>
    <w:p w14:paraId="15DD08A0" w14:textId="6A7E2021" w:rsidR="00946A59" w:rsidRDefault="00946A59" w:rsidP="00DA6383">
      <w:pPr>
        <w:pStyle w:val="Heading3"/>
        <w:rPr>
          <w:lang w:val="en-US"/>
        </w:rPr>
      </w:pPr>
      <w:r>
        <w:rPr>
          <w:lang w:val="en-US"/>
        </w:rPr>
        <w:t>Minimizing the PDCP Reordering Delay</w:t>
      </w:r>
    </w:p>
    <w:p w14:paraId="5BA092D4" w14:textId="466DAA9F" w:rsidR="00946A59" w:rsidRDefault="00946A59" w:rsidP="00946A59">
      <w:pPr>
        <w:rPr>
          <w:lang w:val="en-US"/>
        </w:rPr>
      </w:pPr>
      <w:r w:rsidRPr="00C42333">
        <w:rPr>
          <w:lang w:val="en-US"/>
        </w:rPr>
        <w:t>In the current PDCP operation the discarding of a PDCP SDU already associated with a PDCP SN causes a SN gap in the transmitted PDCP Data PDUs</w:t>
      </w:r>
      <w:r>
        <w:rPr>
          <w:lang w:val="en-US"/>
        </w:rPr>
        <w:t xml:space="preserve">. This </w:t>
      </w:r>
      <w:r w:rsidRPr="00C42333">
        <w:rPr>
          <w:lang w:val="en-US"/>
        </w:rPr>
        <w:t xml:space="preserve">increases </w:t>
      </w:r>
      <w:r>
        <w:rPr>
          <w:lang w:val="en-US"/>
        </w:rPr>
        <w:t xml:space="preserve">the </w:t>
      </w:r>
      <w:r w:rsidRPr="00C42333">
        <w:rPr>
          <w:lang w:val="en-US"/>
        </w:rPr>
        <w:t xml:space="preserve">PDCP reordering delay in the receiving PDCP entity. XR on the other hand requires low delay and </w:t>
      </w:r>
      <w:r>
        <w:rPr>
          <w:lang w:val="en-US"/>
        </w:rPr>
        <w:t xml:space="preserve">low </w:t>
      </w:r>
      <w:r w:rsidRPr="00C42333">
        <w:rPr>
          <w:lang w:val="en-US"/>
        </w:rPr>
        <w:t>processing overhead</w:t>
      </w:r>
      <w:r>
        <w:rPr>
          <w:lang w:val="en-US"/>
        </w:rPr>
        <w:t xml:space="preserve">, and </w:t>
      </w:r>
      <w:r w:rsidRPr="00C42333">
        <w:rPr>
          <w:lang w:val="en-US"/>
        </w:rPr>
        <w:t>the use of system resources (including memory at the PDCP receiver) should be minimized.</w:t>
      </w:r>
      <w:r>
        <w:rPr>
          <w:lang w:val="en-US"/>
        </w:rPr>
        <w:t xml:space="preserve"> </w:t>
      </w:r>
    </w:p>
    <w:p w14:paraId="3A2DAB67" w14:textId="77777777" w:rsidR="00946A59" w:rsidRDefault="00946A59" w:rsidP="00946A59">
      <w:pPr>
        <w:rPr>
          <w:lang w:val="en-US"/>
        </w:rPr>
      </w:pPr>
      <w:r>
        <w:rPr>
          <w:lang w:val="en-US"/>
        </w:rPr>
        <w:t xml:space="preserve">While </w:t>
      </w:r>
      <w:r w:rsidRPr="00C42333">
        <w:rPr>
          <w:lang w:val="en-US"/>
        </w:rPr>
        <w:t xml:space="preserve">packet discarding typically affects the transmitter, enhancements </w:t>
      </w:r>
      <w:r>
        <w:rPr>
          <w:lang w:val="en-US"/>
        </w:rPr>
        <w:t xml:space="preserve">at </w:t>
      </w:r>
      <w:r w:rsidRPr="00C42333">
        <w:rPr>
          <w:lang w:val="en-US"/>
        </w:rPr>
        <w:t>the receiver side are worth considering as well.</w:t>
      </w:r>
      <w:r>
        <w:rPr>
          <w:lang w:val="en-US"/>
        </w:rPr>
        <w:t xml:space="preserve"> In particular, </w:t>
      </w:r>
      <w:r w:rsidRPr="002D5DCD">
        <w:rPr>
          <w:lang w:val="en-US"/>
        </w:rPr>
        <w:t xml:space="preserve">enhancements to reduce the </w:t>
      </w:r>
      <w:r>
        <w:rPr>
          <w:lang w:val="en-US"/>
        </w:rPr>
        <w:t xml:space="preserve">PDCP </w:t>
      </w:r>
      <w:r w:rsidRPr="002D5DCD">
        <w:rPr>
          <w:lang w:val="en-US"/>
        </w:rPr>
        <w:t xml:space="preserve">reordering delay </w:t>
      </w:r>
      <w:r>
        <w:rPr>
          <w:lang w:val="en-US"/>
        </w:rPr>
        <w:t>would be desirable</w:t>
      </w:r>
      <w:r w:rsidRPr="002D5DCD">
        <w:rPr>
          <w:lang w:val="en-US"/>
        </w:rPr>
        <w:t>.</w:t>
      </w:r>
      <w:r>
        <w:rPr>
          <w:lang w:val="en-US"/>
        </w:rPr>
        <w:t xml:space="preserve"> If </w:t>
      </w:r>
      <w:r w:rsidRPr="00D13E65">
        <w:rPr>
          <w:lang w:val="en-US"/>
        </w:rPr>
        <w:t xml:space="preserve">the receiver is </w:t>
      </w:r>
      <w:r>
        <w:rPr>
          <w:lang w:val="en-US"/>
        </w:rPr>
        <w:t>un</w:t>
      </w:r>
      <w:r w:rsidRPr="00D13E65">
        <w:rPr>
          <w:lang w:val="en-US"/>
        </w:rPr>
        <w:t xml:space="preserve">aware </w:t>
      </w:r>
      <w:r>
        <w:rPr>
          <w:lang w:val="en-US"/>
        </w:rPr>
        <w:t xml:space="preserve">of packet </w:t>
      </w:r>
      <w:r w:rsidRPr="00D13E65">
        <w:rPr>
          <w:lang w:val="en-US"/>
        </w:rPr>
        <w:t xml:space="preserve">discarding at the transmitter, how long would it wait for a packet that never comes? Until the reordering </w:t>
      </w:r>
      <w:r w:rsidRPr="00D13E65">
        <w:rPr>
          <w:lang w:val="en-US"/>
        </w:rPr>
        <w:lastRenderedPageBreak/>
        <w:t xml:space="preserve">timer expires. </w:t>
      </w:r>
      <w:r>
        <w:rPr>
          <w:lang w:val="en-US"/>
        </w:rPr>
        <w:t>So</w:t>
      </w:r>
      <w:r w:rsidRPr="00D13E65">
        <w:rPr>
          <w:lang w:val="en-US"/>
        </w:rPr>
        <w:t xml:space="preserve">, </w:t>
      </w:r>
      <w:r>
        <w:rPr>
          <w:lang w:val="en-US"/>
        </w:rPr>
        <w:t xml:space="preserve">if the </w:t>
      </w:r>
      <w:r w:rsidRPr="00D13E65">
        <w:rPr>
          <w:lang w:val="en-US"/>
        </w:rPr>
        <w:t xml:space="preserve">receiver </w:t>
      </w:r>
      <w:r>
        <w:rPr>
          <w:lang w:val="en-US"/>
        </w:rPr>
        <w:t xml:space="preserve">can be aware </w:t>
      </w:r>
      <w:r w:rsidRPr="00D13E65">
        <w:rPr>
          <w:lang w:val="en-US"/>
        </w:rPr>
        <w:t xml:space="preserve">of the packet discarding </w:t>
      </w:r>
      <w:r>
        <w:rPr>
          <w:lang w:val="en-US"/>
        </w:rPr>
        <w:t xml:space="preserve">event at the transmitter it </w:t>
      </w:r>
      <w:r w:rsidRPr="00D13E65">
        <w:rPr>
          <w:lang w:val="en-US"/>
        </w:rPr>
        <w:t xml:space="preserve">can gracefully handle </w:t>
      </w:r>
      <w:r>
        <w:rPr>
          <w:lang w:val="en-US"/>
        </w:rPr>
        <w:t xml:space="preserve">the </w:t>
      </w:r>
      <w:r w:rsidRPr="00D13E65">
        <w:rPr>
          <w:lang w:val="en-US"/>
        </w:rPr>
        <w:t>situation, for example, by excluding those SNs from the reordering process.</w:t>
      </w:r>
      <w:r>
        <w:rPr>
          <w:lang w:val="en-US"/>
        </w:rPr>
        <w:t xml:space="preserve"> Moreover</w:t>
      </w:r>
      <w:r w:rsidRPr="00D13E65">
        <w:rPr>
          <w:lang w:val="en-US"/>
        </w:rPr>
        <w:t xml:space="preserve">, </w:t>
      </w:r>
      <w:r>
        <w:rPr>
          <w:lang w:val="en-US"/>
        </w:rPr>
        <w:t xml:space="preserve">a </w:t>
      </w:r>
      <w:r w:rsidRPr="00D13E65">
        <w:rPr>
          <w:lang w:val="en-US"/>
        </w:rPr>
        <w:t>SN gap can trigger certain actions in the receiver (e.g., the receiver may infer lost packets and</w:t>
      </w:r>
      <w:r>
        <w:rPr>
          <w:lang w:val="en-US"/>
        </w:rPr>
        <w:t>/or</w:t>
      </w:r>
      <w:r w:rsidRPr="00D13E65">
        <w:rPr>
          <w:lang w:val="en-US"/>
        </w:rPr>
        <w:t xml:space="preserve"> call some optimization routine). </w:t>
      </w:r>
      <w:r>
        <w:rPr>
          <w:lang w:val="en-US"/>
        </w:rPr>
        <w:t xml:space="preserve">Such </w:t>
      </w:r>
      <w:r w:rsidRPr="00D13E65">
        <w:rPr>
          <w:lang w:val="en-US"/>
        </w:rPr>
        <w:t>behavior is not desired</w:t>
      </w:r>
      <w:r>
        <w:rPr>
          <w:lang w:val="en-US"/>
        </w:rPr>
        <w:t xml:space="preserve"> for PDUs intentionally </w:t>
      </w:r>
      <w:r w:rsidRPr="00D13E65">
        <w:rPr>
          <w:lang w:val="en-US"/>
        </w:rPr>
        <w:t>discarded in XR.</w:t>
      </w:r>
      <w:r>
        <w:rPr>
          <w:lang w:val="en-US"/>
        </w:rPr>
        <w:t xml:space="preserve"> Therefore, it </w:t>
      </w:r>
      <w:r w:rsidRPr="00D13E65">
        <w:rPr>
          <w:lang w:val="en-US"/>
        </w:rPr>
        <w:t xml:space="preserve">might be good to inform the receiver. </w:t>
      </w:r>
    </w:p>
    <w:p w14:paraId="051566D6" w14:textId="06A151F0" w:rsidR="00946A59" w:rsidRPr="00A34C4E" w:rsidRDefault="00190570" w:rsidP="00946A59">
      <w:pPr>
        <w:rPr>
          <w:lang w:val="en-US"/>
        </w:rPr>
      </w:pPr>
      <w:r>
        <w:rPr>
          <w:lang w:val="en-US"/>
        </w:rPr>
        <w:t xml:space="preserve">According to </w:t>
      </w:r>
      <w:r w:rsidR="00946A59">
        <w:rPr>
          <w:lang w:val="en-US"/>
        </w:rPr>
        <w:t xml:space="preserve">RAN2 agreements, a portion </w:t>
      </w:r>
      <w:r w:rsidR="00946A59" w:rsidRPr="00890F8A">
        <w:rPr>
          <w:lang w:val="en-US"/>
        </w:rPr>
        <w:t>of packets (complete PDU Sets or certain PDUs of a PDU Set) may be discarded at PDCP level. To assist the reordering function at the PDCP receiver</w:t>
      </w:r>
      <w:r>
        <w:rPr>
          <w:lang w:val="en-US"/>
        </w:rPr>
        <w:t xml:space="preserve">, we think that </w:t>
      </w:r>
      <w:r w:rsidR="00946A59" w:rsidRPr="00890F8A">
        <w:rPr>
          <w:lang w:val="en-US"/>
        </w:rPr>
        <w:t xml:space="preserve">a Discard Marker (or </w:t>
      </w:r>
      <w:r w:rsidR="00946A59">
        <w:rPr>
          <w:lang w:val="en-US"/>
        </w:rPr>
        <w:t>an indication of SN gap</w:t>
      </w:r>
      <w:r w:rsidR="00946A59" w:rsidRPr="00890F8A">
        <w:rPr>
          <w:lang w:val="en-US"/>
        </w:rPr>
        <w:t xml:space="preserve">) can inform the receiver of </w:t>
      </w:r>
      <w:r w:rsidR="00946A59">
        <w:rPr>
          <w:lang w:val="en-US"/>
        </w:rPr>
        <w:t xml:space="preserve">packets </w:t>
      </w:r>
      <w:r w:rsidR="00946A59" w:rsidRPr="00890F8A">
        <w:rPr>
          <w:lang w:val="en-US"/>
        </w:rPr>
        <w:t>discarded</w:t>
      </w:r>
      <w:r w:rsidR="00946A59">
        <w:rPr>
          <w:lang w:val="en-US"/>
        </w:rPr>
        <w:t xml:space="preserve"> at the transmitter</w:t>
      </w:r>
      <w:r>
        <w:rPr>
          <w:lang w:val="en-US"/>
        </w:rPr>
        <w:t xml:space="preserve">, </w:t>
      </w:r>
      <w:r w:rsidR="00946A59" w:rsidRPr="00890F8A">
        <w:rPr>
          <w:lang w:val="en-US"/>
        </w:rPr>
        <w:t xml:space="preserve">to minimize </w:t>
      </w:r>
      <w:r w:rsidR="00946A59">
        <w:rPr>
          <w:lang w:val="en-US"/>
        </w:rPr>
        <w:t xml:space="preserve">the PDCP </w:t>
      </w:r>
      <w:r w:rsidR="00946A59" w:rsidRPr="00890F8A">
        <w:rPr>
          <w:lang w:val="en-US"/>
        </w:rPr>
        <w:t>reordering delay</w:t>
      </w:r>
      <w:r w:rsidR="00946A59">
        <w:rPr>
          <w:lang w:val="en-US"/>
        </w:rPr>
        <w:t xml:space="preserve"> at the receiver. The range of discarded SNs could be identified based on a separate discard indication. Alternatively, the SN gap could be identified based on the presence of </w:t>
      </w:r>
      <w:r w:rsidR="00946A59" w:rsidRPr="00A34C4E">
        <w:rPr>
          <w:lang w:val="en-US"/>
        </w:rPr>
        <w:t>Start PDU and</w:t>
      </w:r>
      <w:r w:rsidR="00946A59">
        <w:rPr>
          <w:lang w:val="en-US"/>
        </w:rPr>
        <w:t xml:space="preserve">/or </w:t>
      </w:r>
      <w:r w:rsidR="00946A59" w:rsidRPr="00A34C4E">
        <w:rPr>
          <w:lang w:val="en-US"/>
        </w:rPr>
        <w:t xml:space="preserve">End PDU </w:t>
      </w:r>
      <w:r w:rsidR="00946A59">
        <w:rPr>
          <w:lang w:val="en-US"/>
        </w:rPr>
        <w:t xml:space="preserve">for </w:t>
      </w:r>
      <w:r w:rsidR="00946A59" w:rsidRPr="00A34C4E">
        <w:rPr>
          <w:lang w:val="en-US"/>
        </w:rPr>
        <w:t>the PDU Set</w:t>
      </w:r>
      <w:r w:rsidR="00946A59">
        <w:rPr>
          <w:lang w:val="en-US"/>
        </w:rPr>
        <w:t xml:space="preserve"> in the PDU Set Information of a user plane packet header. </w:t>
      </w:r>
    </w:p>
    <w:p w14:paraId="2116E01C" w14:textId="474E3958" w:rsidR="00946A59" w:rsidRDefault="00946A59" w:rsidP="00946A59">
      <w:pPr>
        <w:rPr>
          <w:lang w:val="en-US"/>
        </w:rPr>
      </w:pPr>
      <w:r>
        <w:rPr>
          <w:lang w:val="en-US"/>
        </w:rPr>
        <w:t xml:space="preserve">Based on awareness of </w:t>
      </w:r>
      <w:r w:rsidR="00FC1230">
        <w:rPr>
          <w:lang w:val="en-US"/>
        </w:rPr>
        <w:t xml:space="preserve">such </w:t>
      </w:r>
      <w:r>
        <w:rPr>
          <w:lang w:val="en-US"/>
        </w:rPr>
        <w:t xml:space="preserve">packet </w:t>
      </w:r>
      <w:r w:rsidRPr="00D13E65">
        <w:rPr>
          <w:lang w:val="en-US"/>
        </w:rPr>
        <w:t>discard</w:t>
      </w:r>
      <w:r w:rsidR="00FC1230">
        <w:rPr>
          <w:lang w:val="en-US"/>
        </w:rPr>
        <w:t xml:space="preserve">ing, </w:t>
      </w:r>
      <w:r w:rsidRPr="00D13E65">
        <w:rPr>
          <w:lang w:val="en-US"/>
        </w:rPr>
        <w:t>the PDCP receiver can consider the last SN before packet discard and the next SN after packet discard as in-sequence (i.e.</w:t>
      </w:r>
      <w:r>
        <w:rPr>
          <w:lang w:val="en-US"/>
        </w:rPr>
        <w:t>,</w:t>
      </w:r>
      <w:r w:rsidRPr="00D13E65">
        <w:rPr>
          <w:lang w:val="en-US"/>
        </w:rPr>
        <w:t xml:space="preserve"> without considering the SN gap).</w:t>
      </w:r>
      <w:r>
        <w:rPr>
          <w:lang w:val="en-US"/>
        </w:rPr>
        <w:t xml:space="preserve"> </w:t>
      </w:r>
      <w:r w:rsidRPr="00890F8A">
        <w:rPr>
          <w:lang w:val="en-US"/>
        </w:rPr>
        <w:t xml:space="preserve">The PDCP receiver, </w:t>
      </w:r>
      <w:r>
        <w:rPr>
          <w:lang w:val="en-US"/>
        </w:rPr>
        <w:t xml:space="preserve">using </w:t>
      </w:r>
      <w:r w:rsidRPr="00890F8A">
        <w:rPr>
          <w:lang w:val="en-US"/>
        </w:rPr>
        <w:t xml:space="preserve">a Discard Marker or </w:t>
      </w:r>
      <w:r w:rsidR="00FC1230">
        <w:rPr>
          <w:lang w:val="en-US"/>
        </w:rPr>
        <w:t xml:space="preserve">another </w:t>
      </w:r>
      <w:r w:rsidRPr="00890F8A">
        <w:rPr>
          <w:lang w:val="en-US"/>
        </w:rPr>
        <w:t xml:space="preserve">discard signalling received, accounts </w:t>
      </w:r>
      <w:r w:rsidR="00FC1230">
        <w:rPr>
          <w:lang w:val="en-US"/>
        </w:rPr>
        <w:t xml:space="preserve">for the </w:t>
      </w:r>
      <w:r w:rsidRPr="00890F8A">
        <w:rPr>
          <w:lang w:val="en-US"/>
        </w:rPr>
        <w:t>PDUs discarded by the transmitter</w:t>
      </w:r>
      <w:r>
        <w:rPr>
          <w:lang w:val="en-US"/>
        </w:rPr>
        <w:t xml:space="preserve"> </w:t>
      </w:r>
      <w:r w:rsidR="00FC1230" w:rsidRPr="00890F8A">
        <w:rPr>
          <w:lang w:val="en-US"/>
        </w:rPr>
        <w:t>as part of receive operation</w:t>
      </w:r>
      <w:r w:rsidR="00FC1230">
        <w:rPr>
          <w:lang w:val="en-US"/>
        </w:rPr>
        <w:t xml:space="preserve">, </w:t>
      </w:r>
      <w:r w:rsidRPr="00890F8A">
        <w:rPr>
          <w:lang w:val="en-US"/>
        </w:rPr>
        <w:t xml:space="preserve">reordering and in-order delivery. </w:t>
      </w:r>
      <w:r>
        <w:rPr>
          <w:lang w:val="en-US"/>
        </w:rPr>
        <w:t xml:space="preserve">The </w:t>
      </w:r>
      <w:r w:rsidRPr="00890F8A">
        <w:rPr>
          <w:lang w:val="en-US"/>
        </w:rPr>
        <w:t>SN gap pertaining to the discarded PDUs does not trigger out-of-sequence operation. In other words</w:t>
      </w:r>
      <w:r>
        <w:rPr>
          <w:lang w:val="en-US"/>
        </w:rPr>
        <w:t xml:space="preserve">, </w:t>
      </w:r>
      <w:r w:rsidRPr="00890F8A">
        <w:rPr>
          <w:lang w:val="en-US"/>
        </w:rPr>
        <w:t>the received PDUs are considered in-sequence in spite of the SN gap.</w:t>
      </w:r>
      <w:r>
        <w:rPr>
          <w:lang w:val="en-US"/>
        </w:rPr>
        <w:t xml:space="preserve"> This can </w:t>
      </w:r>
      <w:r w:rsidRPr="00DD3AE1">
        <w:rPr>
          <w:lang w:val="en-US"/>
        </w:rPr>
        <w:t xml:space="preserve">avoid unnecessary processing </w:t>
      </w:r>
      <w:r>
        <w:rPr>
          <w:lang w:val="en-US"/>
        </w:rPr>
        <w:t xml:space="preserve">and reordering delay </w:t>
      </w:r>
      <w:r w:rsidRPr="00DD3AE1">
        <w:rPr>
          <w:lang w:val="en-US"/>
        </w:rPr>
        <w:t>in the PDCP receiver</w:t>
      </w:r>
      <w:r>
        <w:rPr>
          <w:lang w:val="en-US"/>
        </w:rPr>
        <w:t>.</w:t>
      </w:r>
    </w:p>
    <w:p w14:paraId="05A046C7" w14:textId="77777777" w:rsidR="00946A59" w:rsidRDefault="00946A59" w:rsidP="00946A59">
      <w:pPr>
        <w:rPr>
          <w:lang w:val="en-US"/>
        </w:rPr>
      </w:pPr>
      <w:r>
        <w:rPr>
          <w:lang w:val="en-US"/>
        </w:rPr>
        <w:t>In addition</w:t>
      </w:r>
      <w:r w:rsidRPr="00890F8A">
        <w:rPr>
          <w:lang w:val="en-US"/>
        </w:rPr>
        <w:t>, for SDUs intended to be discarded but submitted by the transmitter to lower layers, the receiver may perform a discard on its end. Alternatively, the receiver may decide to deliver them to upper layers nevertheless (e.g., based on implementation or based on network configuration or operator configuration</w:t>
      </w:r>
      <w:r>
        <w:rPr>
          <w:lang w:val="en-US"/>
        </w:rPr>
        <w:t>)</w:t>
      </w:r>
      <w:r w:rsidRPr="00890F8A">
        <w:rPr>
          <w:lang w:val="en-US"/>
        </w:rPr>
        <w:t>.</w:t>
      </w:r>
    </w:p>
    <w:p w14:paraId="70C7E109" w14:textId="3956A608" w:rsidR="00946A59" w:rsidRPr="00573CFC" w:rsidRDefault="00946A59" w:rsidP="00946A59">
      <w:pPr>
        <w:rPr>
          <w:b/>
          <w:bCs/>
          <w:lang w:val="en-US"/>
        </w:rPr>
      </w:pPr>
      <w:r w:rsidRPr="00573CFC">
        <w:rPr>
          <w:b/>
          <w:bCs/>
          <w:lang w:val="en-US"/>
        </w:rPr>
        <w:t xml:space="preserve">Proposal </w:t>
      </w:r>
      <w:r w:rsidR="00C06211">
        <w:rPr>
          <w:b/>
          <w:bCs/>
          <w:lang w:val="en-US"/>
        </w:rPr>
        <w:t>1</w:t>
      </w:r>
      <w:r w:rsidRPr="00573CFC">
        <w:rPr>
          <w:b/>
          <w:bCs/>
          <w:lang w:val="en-US"/>
        </w:rPr>
        <w:t xml:space="preserve">: </w:t>
      </w:r>
      <w:r w:rsidR="00F83531">
        <w:rPr>
          <w:b/>
          <w:bCs/>
          <w:lang w:val="en-US"/>
        </w:rPr>
        <w:t>RAN2 should specify enhancements for reordering delay minimization by making the receiver aware of packet discarding. The following option(s) can be considered:</w:t>
      </w:r>
    </w:p>
    <w:p w14:paraId="3F10FE92" w14:textId="7B11A23E" w:rsidR="00946A59" w:rsidRPr="00573CFC" w:rsidRDefault="00946A59" w:rsidP="00946A59">
      <w:pPr>
        <w:pStyle w:val="ListParagraph"/>
        <w:numPr>
          <w:ilvl w:val="0"/>
          <w:numId w:val="11"/>
        </w:numPr>
        <w:rPr>
          <w:b/>
          <w:bCs/>
          <w:lang w:val="en-US"/>
        </w:rPr>
      </w:pPr>
      <w:r w:rsidRPr="00573CFC">
        <w:rPr>
          <w:b/>
          <w:bCs/>
          <w:lang w:val="en-US"/>
        </w:rPr>
        <w:t xml:space="preserve">A Discard Marker (or another discard signalling) can be used to inform the receiver of </w:t>
      </w:r>
      <w:r w:rsidR="00A0240E">
        <w:rPr>
          <w:b/>
          <w:bCs/>
          <w:lang w:val="en-US"/>
        </w:rPr>
        <w:t xml:space="preserve">any </w:t>
      </w:r>
      <w:r w:rsidRPr="00573CFC">
        <w:rPr>
          <w:b/>
          <w:bCs/>
          <w:lang w:val="en-US"/>
        </w:rPr>
        <w:t xml:space="preserve">packets </w:t>
      </w:r>
      <w:r w:rsidR="00A0240E">
        <w:rPr>
          <w:b/>
          <w:bCs/>
          <w:lang w:val="en-US"/>
        </w:rPr>
        <w:t xml:space="preserve">that have been </w:t>
      </w:r>
      <w:r w:rsidRPr="00573CFC">
        <w:rPr>
          <w:b/>
          <w:bCs/>
          <w:lang w:val="en-US"/>
        </w:rPr>
        <w:t>discarded at the transmitter</w:t>
      </w:r>
      <w:r w:rsidR="00A0240E">
        <w:rPr>
          <w:b/>
          <w:bCs/>
          <w:lang w:val="en-US"/>
        </w:rPr>
        <w:t xml:space="preserve">. Signalling can be in a data or control PDU. </w:t>
      </w:r>
    </w:p>
    <w:p w14:paraId="28531F95" w14:textId="6E8A2493" w:rsidR="00DA6383" w:rsidRDefault="00946A59" w:rsidP="00DA6383">
      <w:pPr>
        <w:pStyle w:val="ListParagraph"/>
        <w:numPr>
          <w:ilvl w:val="0"/>
          <w:numId w:val="11"/>
        </w:numPr>
        <w:rPr>
          <w:b/>
          <w:bCs/>
          <w:lang w:val="en-US"/>
        </w:rPr>
      </w:pPr>
      <w:r w:rsidRPr="00573CFC">
        <w:rPr>
          <w:b/>
          <w:bCs/>
          <w:lang w:val="en-US"/>
        </w:rPr>
        <w:t>The PDCP receiver considers the last SN before packet discard and the next SN after packet discard as in-sequence (i.e., without considering the SN gap)</w:t>
      </w:r>
      <w:r w:rsidR="00A0240E">
        <w:rPr>
          <w:b/>
          <w:bCs/>
          <w:lang w:val="en-US"/>
        </w:rPr>
        <w:t>.</w:t>
      </w:r>
    </w:p>
    <w:p w14:paraId="7E5599A0" w14:textId="77777777" w:rsidR="00DA6383" w:rsidRPr="00DA6383" w:rsidRDefault="00DA6383" w:rsidP="00DA6383">
      <w:pPr>
        <w:pStyle w:val="ListParagraph"/>
        <w:rPr>
          <w:b/>
          <w:bCs/>
          <w:lang w:val="en-US"/>
        </w:rPr>
      </w:pPr>
    </w:p>
    <w:p w14:paraId="4709AE51" w14:textId="0412E409" w:rsidR="00DA6383" w:rsidRDefault="00DA6383" w:rsidP="00DA6383">
      <w:pPr>
        <w:pStyle w:val="Heading3"/>
        <w:rPr>
          <w:lang w:val="en-US"/>
        </w:rPr>
      </w:pPr>
      <w:r>
        <w:rPr>
          <w:lang w:val="en-US"/>
        </w:rPr>
        <w:t>Consideration</w:t>
      </w:r>
      <w:r w:rsidR="000A2664">
        <w:rPr>
          <w:lang w:val="en-US"/>
        </w:rPr>
        <w:t>s</w:t>
      </w:r>
      <w:r>
        <w:rPr>
          <w:lang w:val="en-US"/>
        </w:rPr>
        <w:t xml:space="preserve"> on Discard Timers</w:t>
      </w:r>
    </w:p>
    <w:p w14:paraId="5971458C" w14:textId="1672B171" w:rsidR="00DA6383" w:rsidRDefault="00DA6383" w:rsidP="00DA6383">
      <w:pPr>
        <w:rPr>
          <w:iCs/>
        </w:rPr>
      </w:pPr>
      <w:r>
        <w:rPr>
          <w:iCs/>
        </w:rPr>
        <w:t xml:space="preserve">To allow for independent treatment of legacy operation and enhanced operation of groups of packets we think the legacy discard timer does not necessarily have to be reused. For a clean split of PDCP operation modes RAN2 may consider defining a new discard timer for PDU Sets. We also note that </w:t>
      </w:r>
      <w:r w:rsidRPr="0018629A">
        <w:rPr>
          <w:iCs/>
        </w:rPr>
        <w:t xml:space="preserve">PDB and PSDB are </w:t>
      </w:r>
      <w:r>
        <w:rPr>
          <w:iCs/>
        </w:rPr>
        <w:t xml:space="preserve">not necessarily </w:t>
      </w:r>
      <w:r w:rsidRPr="0018629A">
        <w:rPr>
          <w:iCs/>
        </w:rPr>
        <w:t>configured to the same value</w:t>
      </w:r>
      <w:r>
        <w:rPr>
          <w:iCs/>
        </w:rPr>
        <w:t xml:space="preserve"> for a given DRB. </w:t>
      </w:r>
      <w:r>
        <w:rPr>
          <w:iCs/>
          <w:lang w:val="en-US"/>
        </w:rPr>
        <w:t>Furthermore</w:t>
      </w:r>
      <w:r w:rsidRPr="00537050">
        <w:rPr>
          <w:iCs/>
          <w:lang w:val="en-US"/>
        </w:rPr>
        <w:t xml:space="preserve">, </w:t>
      </w:r>
      <w:r>
        <w:rPr>
          <w:iCs/>
          <w:lang w:val="en-US"/>
        </w:rPr>
        <w:t xml:space="preserve">starting </w:t>
      </w:r>
      <w:r w:rsidRPr="00537050">
        <w:rPr>
          <w:iCs/>
          <w:lang w:val="en-US"/>
        </w:rPr>
        <w:t>the legacy timer on a per SDU basis</w:t>
      </w:r>
      <w:r>
        <w:rPr>
          <w:iCs/>
          <w:lang w:val="en-US"/>
        </w:rPr>
        <w:t xml:space="preserve"> for the packets in a PDU Set w</w:t>
      </w:r>
      <w:r w:rsidRPr="00537050">
        <w:rPr>
          <w:iCs/>
          <w:lang w:val="en-US"/>
        </w:rPr>
        <w:t xml:space="preserve">ould </w:t>
      </w:r>
      <w:r>
        <w:rPr>
          <w:iCs/>
          <w:lang w:val="en-US"/>
        </w:rPr>
        <w:t xml:space="preserve">involve </w:t>
      </w:r>
      <w:r w:rsidRPr="00537050">
        <w:rPr>
          <w:iCs/>
          <w:lang w:val="en-US"/>
        </w:rPr>
        <w:t>a different timer value for every PDU</w:t>
      </w:r>
      <w:r w:rsidR="00F83531">
        <w:rPr>
          <w:iCs/>
          <w:lang w:val="en-US"/>
        </w:rPr>
        <w:t xml:space="preserve"> since </w:t>
      </w:r>
      <w:r w:rsidR="00F83531" w:rsidRPr="00537050">
        <w:rPr>
          <w:iCs/>
          <w:lang w:val="en-US"/>
        </w:rPr>
        <w:t>the packet arrival</w:t>
      </w:r>
      <w:r w:rsidR="00F83531">
        <w:rPr>
          <w:iCs/>
          <w:lang w:val="en-US"/>
        </w:rPr>
        <w:t xml:space="preserve"> can be different</w:t>
      </w:r>
      <w:r w:rsidR="00835C4B">
        <w:rPr>
          <w:iCs/>
          <w:lang w:val="en-US"/>
        </w:rPr>
        <w:t xml:space="preserve"> (due to </w:t>
      </w:r>
      <w:proofErr w:type="gramStart"/>
      <w:r w:rsidR="00835C4B">
        <w:rPr>
          <w:iCs/>
          <w:lang w:val="en-US"/>
        </w:rPr>
        <w:t>e.g.</w:t>
      </w:r>
      <w:proofErr w:type="gramEnd"/>
      <w:r w:rsidR="00835C4B">
        <w:rPr>
          <w:iCs/>
          <w:lang w:val="en-US"/>
        </w:rPr>
        <w:t xml:space="preserve"> jitter)</w:t>
      </w:r>
      <w:r w:rsidRPr="00537050">
        <w:rPr>
          <w:iCs/>
          <w:lang w:val="en-US"/>
        </w:rPr>
        <w:t xml:space="preserve">, </w:t>
      </w:r>
      <w:r w:rsidR="00F83531">
        <w:rPr>
          <w:iCs/>
          <w:lang w:val="en-US"/>
        </w:rPr>
        <w:t xml:space="preserve">but this is contradictory to </w:t>
      </w:r>
      <w:r w:rsidR="00835C4B">
        <w:rPr>
          <w:iCs/>
          <w:lang w:val="en-US"/>
        </w:rPr>
        <w:t xml:space="preserve">PDU Set concept as </w:t>
      </w:r>
      <w:r w:rsidRPr="00537050">
        <w:rPr>
          <w:iCs/>
          <w:lang w:val="en-US"/>
        </w:rPr>
        <w:t xml:space="preserve">most </w:t>
      </w:r>
      <w:r w:rsidR="00835C4B">
        <w:rPr>
          <w:iCs/>
          <w:lang w:val="en-US"/>
        </w:rPr>
        <w:t xml:space="preserve">(if not all) </w:t>
      </w:r>
      <w:r w:rsidRPr="00537050">
        <w:rPr>
          <w:iCs/>
          <w:lang w:val="en-US"/>
        </w:rPr>
        <w:t xml:space="preserve">PDUs in the PDU Set </w:t>
      </w:r>
      <w:r w:rsidR="00835C4B">
        <w:rPr>
          <w:iCs/>
          <w:lang w:val="en-US"/>
        </w:rPr>
        <w:t>are supposed to</w:t>
      </w:r>
      <w:r w:rsidR="00835C4B" w:rsidRPr="00537050">
        <w:rPr>
          <w:iCs/>
          <w:lang w:val="en-US"/>
        </w:rPr>
        <w:t xml:space="preserve"> </w:t>
      </w:r>
      <w:r w:rsidRPr="00537050">
        <w:rPr>
          <w:iCs/>
          <w:lang w:val="en-US"/>
        </w:rPr>
        <w:t>have a common expiry deadline</w:t>
      </w:r>
      <w:r w:rsidR="00835C4B">
        <w:rPr>
          <w:iCs/>
          <w:lang w:val="en-US"/>
        </w:rPr>
        <w:t xml:space="preserve"> in accordance to PSDB</w:t>
      </w:r>
      <w:r w:rsidRPr="00537050">
        <w:rPr>
          <w:iCs/>
          <w:lang w:val="en-US"/>
        </w:rPr>
        <w:t>.</w:t>
      </w:r>
    </w:p>
    <w:p w14:paraId="5167EE96" w14:textId="503490A4" w:rsidR="00DA6383" w:rsidRDefault="007E13CE" w:rsidP="00DA6383">
      <w:pPr>
        <w:rPr>
          <w:iCs/>
          <w:lang w:val="en-US"/>
        </w:rPr>
      </w:pPr>
      <w:r>
        <w:rPr>
          <w:iCs/>
        </w:rPr>
        <w:t>Secondly</w:t>
      </w:r>
      <w:r w:rsidR="00DA6383">
        <w:rPr>
          <w:iCs/>
        </w:rPr>
        <w:t xml:space="preserve">, discard operation may not be confined to the UE transmitter alone. The PDCP transmitter at the gNB may discard packets in a similar way as the PDCP transmitter at the UE. </w:t>
      </w:r>
      <w:r w:rsidR="00DE35A0">
        <w:rPr>
          <w:iCs/>
        </w:rPr>
        <w:t>Finally</w:t>
      </w:r>
      <w:r w:rsidR="00DA6383">
        <w:rPr>
          <w:iCs/>
        </w:rPr>
        <w:t xml:space="preserve">, if the receiver is aware of a condition that invalidates a PDU Set, it should be allowed to discontinue the delivery of packets to upper layers. </w:t>
      </w:r>
      <w:r w:rsidR="00DA6383" w:rsidRPr="001B3995">
        <w:rPr>
          <w:iCs/>
          <w:lang w:val="en-US"/>
        </w:rPr>
        <w:t>This saves compute power and is thus relevant to power saving.</w:t>
      </w:r>
      <w:r w:rsidR="00DA6383">
        <w:rPr>
          <w:iCs/>
          <w:lang w:val="en-US"/>
        </w:rPr>
        <w:t xml:space="preserve"> </w:t>
      </w:r>
    </w:p>
    <w:p w14:paraId="1B38CD68" w14:textId="539D5CB3" w:rsidR="00DA6383" w:rsidRPr="00E957B2" w:rsidRDefault="00DA6383" w:rsidP="00DA6383">
      <w:pPr>
        <w:rPr>
          <w:b/>
          <w:bCs/>
          <w:iCs/>
        </w:rPr>
      </w:pPr>
      <w:r w:rsidRPr="00E957B2">
        <w:rPr>
          <w:b/>
          <w:bCs/>
          <w:iCs/>
        </w:rPr>
        <w:t>Proposal</w:t>
      </w:r>
      <w:r>
        <w:rPr>
          <w:b/>
          <w:bCs/>
          <w:iCs/>
        </w:rPr>
        <w:t xml:space="preserve"> 2</w:t>
      </w:r>
      <w:r w:rsidRPr="00E957B2">
        <w:rPr>
          <w:b/>
          <w:bCs/>
          <w:iCs/>
        </w:rPr>
        <w:t xml:space="preserve">: </w:t>
      </w:r>
      <w:r>
        <w:rPr>
          <w:b/>
          <w:bCs/>
          <w:iCs/>
        </w:rPr>
        <w:t xml:space="preserve">RAN2 should </w:t>
      </w:r>
      <w:r w:rsidR="00835C4B">
        <w:rPr>
          <w:b/>
          <w:bCs/>
          <w:iCs/>
        </w:rPr>
        <w:t>consider</w:t>
      </w:r>
      <w:r>
        <w:rPr>
          <w:b/>
          <w:bCs/>
          <w:iCs/>
        </w:rPr>
        <w:t xml:space="preserve"> </w:t>
      </w:r>
      <w:r w:rsidR="00DE35A0">
        <w:rPr>
          <w:b/>
          <w:bCs/>
          <w:iCs/>
        </w:rPr>
        <w:t>introduc</w:t>
      </w:r>
      <w:r w:rsidR="00835C4B">
        <w:rPr>
          <w:b/>
          <w:bCs/>
          <w:iCs/>
        </w:rPr>
        <w:t>ing</w:t>
      </w:r>
      <w:r w:rsidR="00DE35A0">
        <w:rPr>
          <w:b/>
          <w:bCs/>
          <w:iCs/>
        </w:rPr>
        <w:t xml:space="preserve"> new </w:t>
      </w:r>
      <w:r>
        <w:rPr>
          <w:b/>
          <w:bCs/>
          <w:iCs/>
        </w:rPr>
        <w:t xml:space="preserve">discard timers </w:t>
      </w:r>
      <w:r w:rsidR="00835C4B">
        <w:rPr>
          <w:b/>
          <w:bCs/>
          <w:iCs/>
        </w:rPr>
        <w:t>to accommodate PDU Sets and/or XR traffic characteristics</w:t>
      </w:r>
      <w:r w:rsidRPr="00E957B2">
        <w:rPr>
          <w:b/>
          <w:bCs/>
          <w:iCs/>
        </w:rPr>
        <w:t>.</w:t>
      </w:r>
    </w:p>
    <w:p w14:paraId="5E5FC5C6" w14:textId="280CA657" w:rsidR="00946A59" w:rsidRDefault="00946A59" w:rsidP="00946A59">
      <w:pPr>
        <w:rPr>
          <w:lang w:val="en-US"/>
        </w:rPr>
      </w:pPr>
    </w:p>
    <w:p w14:paraId="085630C6" w14:textId="029DC661" w:rsidR="00AF3D3A" w:rsidRDefault="00AF3D3A" w:rsidP="00AF3D3A">
      <w:pPr>
        <w:pStyle w:val="Heading2"/>
        <w:rPr>
          <w:lang w:val="en-US"/>
        </w:rPr>
      </w:pPr>
      <w:r>
        <w:rPr>
          <w:lang w:val="en-US"/>
        </w:rPr>
        <w:t>RLC Impacts</w:t>
      </w:r>
    </w:p>
    <w:p w14:paraId="4A18C344" w14:textId="40E44FE0" w:rsidR="004D1B7A" w:rsidRPr="004D1B7A" w:rsidRDefault="009870EF" w:rsidP="004D1B7A">
      <w:pPr>
        <w:rPr>
          <w:lang w:val="en-US"/>
        </w:rPr>
      </w:pPr>
      <w:r>
        <w:rPr>
          <w:lang w:val="en-US"/>
        </w:rPr>
        <w:t xml:space="preserve">While </w:t>
      </w:r>
      <w:r w:rsidR="004D1B7A" w:rsidRPr="004D1B7A">
        <w:rPr>
          <w:lang w:val="en-US"/>
        </w:rPr>
        <w:t>RAN2 made initial assumptions on XR packet discarding at PDCP level</w:t>
      </w:r>
      <w:r w:rsidR="00397E08">
        <w:rPr>
          <w:lang w:val="en-US"/>
        </w:rPr>
        <w:t xml:space="preserve">, </w:t>
      </w:r>
      <w:r w:rsidR="004D1B7A" w:rsidRPr="004D1B7A">
        <w:rPr>
          <w:lang w:val="en-US"/>
        </w:rPr>
        <w:t xml:space="preserve">implications </w:t>
      </w:r>
      <w:r w:rsidR="00B07C10">
        <w:rPr>
          <w:lang w:val="en-US"/>
        </w:rPr>
        <w:t xml:space="preserve">of packet discarding </w:t>
      </w:r>
      <w:r w:rsidR="004D1B7A" w:rsidRPr="004D1B7A">
        <w:rPr>
          <w:lang w:val="en-US"/>
        </w:rPr>
        <w:t xml:space="preserve">to the RLC layer have not concluded. If packet discarding occurs more frequently in XR </w:t>
      </w:r>
      <w:r w:rsidR="001E0865">
        <w:rPr>
          <w:lang w:val="en-US"/>
        </w:rPr>
        <w:t xml:space="preserve">then </w:t>
      </w:r>
      <w:r w:rsidR="004D1B7A" w:rsidRPr="004D1B7A">
        <w:rPr>
          <w:lang w:val="en-US"/>
        </w:rPr>
        <w:t xml:space="preserve">it seems reasonable to </w:t>
      </w:r>
      <w:r w:rsidR="004D1B7A" w:rsidRPr="004D1B7A">
        <w:rPr>
          <w:lang w:val="en-US"/>
        </w:rPr>
        <w:lastRenderedPageBreak/>
        <w:t>enhance the RLC protocol</w:t>
      </w:r>
      <w:r w:rsidR="007E13CE">
        <w:rPr>
          <w:lang w:val="en-US"/>
        </w:rPr>
        <w:t xml:space="preserve"> as well</w:t>
      </w:r>
      <w:r w:rsidR="002A115D">
        <w:rPr>
          <w:lang w:val="en-US"/>
        </w:rPr>
        <w:t>,</w:t>
      </w:r>
      <w:r w:rsidR="004D1B7A" w:rsidRPr="004D1B7A">
        <w:rPr>
          <w:lang w:val="en-US"/>
        </w:rPr>
        <w:t xml:space="preserve"> </w:t>
      </w:r>
      <w:r w:rsidR="002A115D">
        <w:rPr>
          <w:lang w:val="en-US"/>
        </w:rPr>
        <w:t xml:space="preserve">e.g., </w:t>
      </w:r>
      <w:r w:rsidR="004D1B7A" w:rsidRPr="004D1B7A">
        <w:rPr>
          <w:lang w:val="en-US"/>
        </w:rPr>
        <w:t>to avoid waste of radio resources (which would provide capacity gains and power savings).</w:t>
      </w:r>
    </w:p>
    <w:p w14:paraId="79D03BF2" w14:textId="1322D062" w:rsidR="00AF3D3A" w:rsidRDefault="00397E08" w:rsidP="004D1B7A">
      <w:pPr>
        <w:rPr>
          <w:lang w:val="en-US"/>
        </w:rPr>
      </w:pPr>
      <w:r>
        <w:rPr>
          <w:lang w:val="en-US"/>
        </w:rPr>
        <w:t xml:space="preserve">A scenario of interest </w:t>
      </w:r>
      <w:r w:rsidR="0033627A">
        <w:rPr>
          <w:lang w:val="en-US"/>
        </w:rPr>
        <w:t xml:space="preserve">are “in-flight” packets. </w:t>
      </w:r>
      <w:r w:rsidR="007C6612">
        <w:rPr>
          <w:lang w:val="en-US"/>
        </w:rPr>
        <w:t xml:space="preserve">Following SDU </w:t>
      </w:r>
      <w:r w:rsidR="004D1B7A" w:rsidRPr="004D1B7A">
        <w:rPr>
          <w:lang w:val="en-US"/>
        </w:rPr>
        <w:t>discard</w:t>
      </w:r>
      <w:r w:rsidR="007C6612">
        <w:rPr>
          <w:lang w:val="en-US"/>
        </w:rPr>
        <w:t xml:space="preserve"> in PDCP, the </w:t>
      </w:r>
      <w:r w:rsidR="002A115D">
        <w:rPr>
          <w:lang w:val="en-US"/>
        </w:rPr>
        <w:t xml:space="preserve">RLC </w:t>
      </w:r>
      <w:r w:rsidR="002A115D" w:rsidRPr="004D1B7A">
        <w:rPr>
          <w:lang w:val="en-US"/>
        </w:rPr>
        <w:t>transmitter may</w:t>
      </w:r>
      <w:r w:rsidR="004D1B7A" w:rsidRPr="004D1B7A">
        <w:rPr>
          <w:lang w:val="en-US"/>
        </w:rPr>
        <w:t xml:space="preserve"> </w:t>
      </w:r>
      <w:r w:rsidR="007C6612">
        <w:rPr>
          <w:lang w:val="en-US"/>
        </w:rPr>
        <w:t xml:space="preserve">continue to </w:t>
      </w:r>
      <w:r w:rsidR="004D1B7A" w:rsidRPr="004D1B7A">
        <w:rPr>
          <w:lang w:val="en-US"/>
        </w:rPr>
        <w:t xml:space="preserve">transmit </w:t>
      </w:r>
      <w:r w:rsidR="007C6612">
        <w:rPr>
          <w:lang w:val="en-US"/>
        </w:rPr>
        <w:t xml:space="preserve">or retransmit </w:t>
      </w:r>
      <w:r w:rsidR="004D1B7A" w:rsidRPr="004D1B7A">
        <w:rPr>
          <w:lang w:val="en-US"/>
        </w:rPr>
        <w:t xml:space="preserve">some of the discarded PDUs even </w:t>
      </w:r>
      <w:r w:rsidR="007E13CE">
        <w:rPr>
          <w:lang w:val="en-US"/>
        </w:rPr>
        <w:t xml:space="preserve">if </w:t>
      </w:r>
      <w:r w:rsidR="0033627A">
        <w:rPr>
          <w:lang w:val="en-US"/>
        </w:rPr>
        <w:t xml:space="preserve">already </w:t>
      </w:r>
      <w:r w:rsidR="004D1B7A" w:rsidRPr="004D1B7A">
        <w:rPr>
          <w:lang w:val="en-US"/>
        </w:rPr>
        <w:t>declared as discarded. For example, this may be the case when packet discarding happens after a PDU has been enciphered or when to be discarded PDUs are already submitted to lower layers and PDUs are part of a time-critical operation in RLC (with state variables assigned) or MAC (</w:t>
      </w:r>
      <w:r w:rsidR="00AF41E1">
        <w:rPr>
          <w:lang w:val="en-US"/>
        </w:rPr>
        <w:t xml:space="preserve">e.g., </w:t>
      </w:r>
      <w:r w:rsidR="004D1B7A" w:rsidRPr="004D1B7A">
        <w:rPr>
          <w:lang w:val="en-US"/>
        </w:rPr>
        <w:t>LCP is running, ongoing generation of a MAC PDU, etc.). In such instances, a discarding of packets may be more complicated</w:t>
      </w:r>
      <w:r w:rsidR="00CA72DA">
        <w:rPr>
          <w:lang w:val="en-US"/>
        </w:rPr>
        <w:t xml:space="preserve"> and </w:t>
      </w:r>
      <w:r w:rsidR="004D1B7A" w:rsidRPr="004D1B7A">
        <w:rPr>
          <w:lang w:val="en-US"/>
        </w:rPr>
        <w:t xml:space="preserve">so the transmitter may still send those PDUs. </w:t>
      </w:r>
      <w:r w:rsidR="003747A9">
        <w:rPr>
          <w:lang w:val="en-US"/>
        </w:rPr>
        <w:t xml:space="preserve">For the sake of a description, we </w:t>
      </w:r>
      <w:r w:rsidR="0033627A">
        <w:rPr>
          <w:lang w:val="en-US"/>
        </w:rPr>
        <w:t xml:space="preserve">identify </w:t>
      </w:r>
      <w:r w:rsidR="004D1B7A" w:rsidRPr="004D1B7A">
        <w:rPr>
          <w:lang w:val="en-US"/>
        </w:rPr>
        <w:t xml:space="preserve">such to-be-discarded SDUs </w:t>
      </w:r>
      <w:r w:rsidR="0033627A">
        <w:rPr>
          <w:lang w:val="en-US"/>
        </w:rPr>
        <w:t xml:space="preserve">as </w:t>
      </w:r>
      <w:r w:rsidR="004D1B7A" w:rsidRPr="004D1B7A">
        <w:rPr>
          <w:lang w:val="en-US"/>
        </w:rPr>
        <w:t>“in-flight”</w:t>
      </w:r>
      <w:r w:rsidR="0033627A">
        <w:rPr>
          <w:lang w:val="en-US"/>
        </w:rPr>
        <w:t xml:space="preserve"> packets</w:t>
      </w:r>
      <w:r w:rsidR="004D1B7A" w:rsidRPr="004D1B7A">
        <w:rPr>
          <w:lang w:val="en-US"/>
        </w:rPr>
        <w:t>.</w:t>
      </w:r>
    </w:p>
    <w:p w14:paraId="7762B4E5" w14:textId="24F9CA61" w:rsidR="001E0865" w:rsidRDefault="00CA72DA" w:rsidP="00B07C10">
      <w:pPr>
        <w:rPr>
          <w:lang w:val="en-US"/>
        </w:rPr>
      </w:pPr>
      <w:r>
        <w:rPr>
          <w:lang w:val="en-US"/>
        </w:rPr>
        <w:t>W</w:t>
      </w:r>
      <w:r w:rsidR="00B43E22">
        <w:rPr>
          <w:lang w:val="en-US"/>
        </w:rPr>
        <w:t xml:space="preserve">hen </w:t>
      </w:r>
      <w:r w:rsidR="00B43E22" w:rsidRPr="00B43E22">
        <w:rPr>
          <w:lang w:val="en-US"/>
        </w:rPr>
        <w:t>upper layers indicate the discarding of an RLC SDU, the transmitting side of an RLC entity shall discard the indicated RLC SDU, if neither the RLC SDU nor a segment thereof has been submitted to the lower layers. The transmitting side of an AM RLC entity shall not introduce an RLC SN gap when discarding an RLC SDU.</w:t>
      </w:r>
      <w:r w:rsidR="00B43E22">
        <w:rPr>
          <w:lang w:val="en-US"/>
        </w:rPr>
        <w:t xml:space="preserve"> </w:t>
      </w:r>
      <w:r w:rsidR="00B43E22" w:rsidRPr="00B43E22">
        <w:rPr>
          <w:lang w:val="en-US"/>
        </w:rPr>
        <w:t xml:space="preserve">We prefer that this </w:t>
      </w:r>
      <w:r w:rsidR="00CD3051">
        <w:rPr>
          <w:lang w:val="en-US"/>
        </w:rPr>
        <w:t xml:space="preserve">operation </w:t>
      </w:r>
      <w:r w:rsidR="00296689">
        <w:rPr>
          <w:lang w:val="en-US"/>
        </w:rPr>
        <w:t xml:space="preserve">continues to </w:t>
      </w:r>
      <w:r w:rsidR="00B43E22" w:rsidRPr="00B43E22">
        <w:rPr>
          <w:lang w:val="en-US"/>
        </w:rPr>
        <w:t>hold</w:t>
      </w:r>
      <w:r w:rsidR="00296689">
        <w:rPr>
          <w:lang w:val="en-US"/>
        </w:rPr>
        <w:t xml:space="preserve"> true </w:t>
      </w:r>
      <w:r w:rsidR="00B43E22" w:rsidRPr="00B43E22">
        <w:rPr>
          <w:lang w:val="en-US"/>
        </w:rPr>
        <w:t xml:space="preserve">for XR. </w:t>
      </w:r>
      <w:r w:rsidR="00FA68A0">
        <w:rPr>
          <w:lang w:val="en-US"/>
        </w:rPr>
        <w:t xml:space="preserve">It </w:t>
      </w:r>
      <w:r w:rsidR="00B43E22" w:rsidRPr="00B43E22">
        <w:rPr>
          <w:lang w:val="en-US"/>
        </w:rPr>
        <w:t xml:space="preserve">would be helpful </w:t>
      </w:r>
      <w:r w:rsidR="00FA68A0">
        <w:rPr>
          <w:lang w:val="en-US"/>
        </w:rPr>
        <w:t xml:space="preserve">however, </w:t>
      </w:r>
      <w:r w:rsidR="00B43E22" w:rsidRPr="00B43E22">
        <w:rPr>
          <w:lang w:val="en-US"/>
        </w:rPr>
        <w:t>if RLC</w:t>
      </w:r>
      <w:r w:rsidR="003A06EE">
        <w:rPr>
          <w:lang w:val="en-US"/>
        </w:rPr>
        <w:t xml:space="preserve"> </w:t>
      </w:r>
      <w:r w:rsidR="0027677D">
        <w:rPr>
          <w:lang w:val="en-US"/>
        </w:rPr>
        <w:t xml:space="preserve">can be </w:t>
      </w:r>
      <w:r w:rsidR="00B43E22" w:rsidRPr="00B43E22">
        <w:rPr>
          <w:lang w:val="en-US"/>
        </w:rPr>
        <w:t>aware of discarded RLC SDUs.</w:t>
      </w:r>
      <w:r w:rsidR="00FA68A0">
        <w:rPr>
          <w:lang w:val="en-US"/>
        </w:rPr>
        <w:t xml:space="preserve"> </w:t>
      </w:r>
      <w:r w:rsidR="001E0865">
        <w:rPr>
          <w:lang w:val="en-US"/>
        </w:rPr>
        <w:t xml:space="preserve">In particular, a retransmission of in-flight packets is considered a waste of radio resources. </w:t>
      </w:r>
    </w:p>
    <w:p w14:paraId="3C42B347" w14:textId="56FA18F1" w:rsidR="00527197" w:rsidRPr="00BC63F5" w:rsidRDefault="003A06EE" w:rsidP="00527197">
      <w:pPr>
        <w:rPr>
          <w:b/>
          <w:bCs/>
          <w:lang w:val="en-US"/>
        </w:rPr>
      </w:pPr>
      <w:r w:rsidRPr="00BC63F5">
        <w:rPr>
          <w:b/>
          <w:bCs/>
          <w:lang w:val="en-US"/>
        </w:rPr>
        <w:t xml:space="preserve">Proposal 3: </w:t>
      </w:r>
      <w:r w:rsidR="00D1752B">
        <w:rPr>
          <w:b/>
          <w:bCs/>
          <w:lang w:val="en-US"/>
        </w:rPr>
        <w:t xml:space="preserve">The </w:t>
      </w:r>
      <w:r w:rsidR="00527197" w:rsidRPr="00BC63F5">
        <w:rPr>
          <w:b/>
          <w:bCs/>
          <w:lang w:val="en-US"/>
        </w:rPr>
        <w:t>RLC</w:t>
      </w:r>
      <w:r w:rsidR="00BC63F5" w:rsidRPr="00BC63F5">
        <w:rPr>
          <w:b/>
          <w:bCs/>
          <w:lang w:val="en-US"/>
        </w:rPr>
        <w:t xml:space="preserve"> </w:t>
      </w:r>
      <w:r w:rsidR="00527197" w:rsidRPr="00BC63F5">
        <w:rPr>
          <w:b/>
          <w:bCs/>
          <w:lang w:val="en-US"/>
        </w:rPr>
        <w:t xml:space="preserve">entity </w:t>
      </w:r>
      <w:r w:rsidR="00835C4B">
        <w:rPr>
          <w:b/>
          <w:bCs/>
          <w:lang w:val="en-US"/>
        </w:rPr>
        <w:t>should</w:t>
      </w:r>
      <w:r w:rsidR="00835C4B" w:rsidRPr="00BC63F5">
        <w:rPr>
          <w:b/>
          <w:bCs/>
          <w:lang w:val="en-US"/>
        </w:rPr>
        <w:t xml:space="preserve"> </w:t>
      </w:r>
      <w:r w:rsidR="00527197" w:rsidRPr="00BC63F5">
        <w:rPr>
          <w:b/>
          <w:bCs/>
          <w:lang w:val="en-US"/>
        </w:rPr>
        <w:t xml:space="preserve">not consider </w:t>
      </w:r>
      <w:r w:rsidR="00D1752B">
        <w:rPr>
          <w:b/>
          <w:bCs/>
          <w:lang w:val="en-US"/>
        </w:rPr>
        <w:t xml:space="preserve">an </w:t>
      </w:r>
      <w:r w:rsidR="00527197" w:rsidRPr="00BC63F5">
        <w:rPr>
          <w:b/>
          <w:bCs/>
          <w:lang w:val="en-US"/>
        </w:rPr>
        <w:t xml:space="preserve">RLC SDU or RLC SDU segment </w:t>
      </w:r>
      <w:r w:rsidR="00D1752B">
        <w:rPr>
          <w:b/>
          <w:bCs/>
          <w:lang w:val="en-US"/>
        </w:rPr>
        <w:t xml:space="preserve">known to be discarded </w:t>
      </w:r>
      <w:r w:rsidR="00527197" w:rsidRPr="00BC63F5">
        <w:rPr>
          <w:b/>
          <w:bCs/>
          <w:lang w:val="en-US"/>
        </w:rPr>
        <w:t xml:space="preserve">as eligible for </w:t>
      </w:r>
      <w:r w:rsidR="00146272">
        <w:rPr>
          <w:b/>
          <w:bCs/>
          <w:lang w:val="en-US"/>
        </w:rPr>
        <w:t xml:space="preserve">automatic repetition or </w:t>
      </w:r>
      <w:r w:rsidR="00527197" w:rsidRPr="00BC63F5">
        <w:rPr>
          <w:b/>
          <w:bCs/>
          <w:lang w:val="en-US"/>
        </w:rPr>
        <w:t>retransmission.</w:t>
      </w:r>
    </w:p>
    <w:p w14:paraId="000037EB" w14:textId="7BC58866" w:rsidR="00B07C10" w:rsidRPr="00B07C10" w:rsidRDefault="00B07C10" w:rsidP="00B07C10">
      <w:pPr>
        <w:rPr>
          <w:lang w:val="en-US"/>
        </w:rPr>
      </w:pPr>
      <w:r w:rsidRPr="00B07C10">
        <w:rPr>
          <w:lang w:val="en-US"/>
        </w:rPr>
        <w:t xml:space="preserve">In the current </w:t>
      </w:r>
      <w:r>
        <w:rPr>
          <w:lang w:val="en-US"/>
        </w:rPr>
        <w:t xml:space="preserve">NR </w:t>
      </w:r>
      <w:r w:rsidRPr="00B07C10">
        <w:rPr>
          <w:lang w:val="en-US"/>
        </w:rPr>
        <w:t>RLC specification, “</w:t>
      </w:r>
      <w:r w:rsidRPr="00B07C10">
        <w:rPr>
          <w:i/>
          <w:iCs/>
          <w:lang w:val="en-US"/>
        </w:rPr>
        <w:t>the transmitting side of an AM RLC entity shall prioritize transmission of AMD PDUs containing previously transmitted RLC SDUs or RLC SDU segments over transmission of AMD PDUs containing not previously transmitted RLC SDUs or RLC SDU segments</w:t>
      </w:r>
      <w:r w:rsidRPr="00B07C10">
        <w:rPr>
          <w:lang w:val="en-US"/>
        </w:rPr>
        <w:t xml:space="preserve">”. However, to prioritize discarded RLC SDUs or RLC SDU segments currently in-flight over RLC SDUs with new data causes a waste of radio resources. It is therefore proposed that AMD PDUs containing discarded RLC SDUs or RLC SDU segments currently in-flight are excluded from the above prioritization rule. </w:t>
      </w:r>
    </w:p>
    <w:p w14:paraId="15FBC4E7" w14:textId="68EAA380" w:rsidR="00F35641" w:rsidRPr="003A06EE" w:rsidRDefault="00F35641" w:rsidP="00B43E22">
      <w:pPr>
        <w:rPr>
          <w:b/>
          <w:bCs/>
          <w:lang w:val="en-US"/>
        </w:rPr>
      </w:pPr>
      <w:r w:rsidRPr="003A06EE">
        <w:rPr>
          <w:b/>
          <w:bCs/>
          <w:lang w:val="en-US"/>
        </w:rPr>
        <w:t>Proposal 4:</w:t>
      </w:r>
      <w:r w:rsidR="005A0677">
        <w:rPr>
          <w:b/>
          <w:bCs/>
          <w:lang w:val="en-US"/>
        </w:rPr>
        <w:t xml:space="preserve"> </w:t>
      </w:r>
      <w:r w:rsidR="006653BD">
        <w:rPr>
          <w:b/>
          <w:bCs/>
          <w:lang w:val="en-US"/>
        </w:rPr>
        <w:t xml:space="preserve">Transmission of </w:t>
      </w:r>
      <w:r w:rsidRPr="003A06EE">
        <w:rPr>
          <w:b/>
          <w:bCs/>
          <w:lang w:val="en-US"/>
        </w:rPr>
        <w:t xml:space="preserve">AMD PDUs </w:t>
      </w:r>
      <w:r w:rsidR="005A0677">
        <w:rPr>
          <w:b/>
          <w:bCs/>
          <w:lang w:val="en-US"/>
        </w:rPr>
        <w:t xml:space="preserve">containing </w:t>
      </w:r>
      <w:r w:rsidR="00BC2946" w:rsidRPr="003A06EE">
        <w:rPr>
          <w:b/>
          <w:bCs/>
          <w:lang w:val="en-US"/>
        </w:rPr>
        <w:t xml:space="preserve">discarded </w:t>
      </w:r>
      <w:r w:rsidRPr="00F35641">
        <w:rPr>
          <w:b/>
          <w:bCs/>
          <w:lang w:val="en-US"/>
        </w:rPr>
        <w:t xml:space="preserve">RLC SDUs or RLC SDU segments </w:t>
      </w:r>
      <w:r w:rsidR="006653BD">
        <w:rPr>
          <w:b/>
          <w:bCs/>
          <w:lang w:val="en-US"/>
        </w:rPr>
        <w:t>should not be prioritized</w:t>
      </w:r>
      <w:r w:rsidR="00BC2946" w:rsidRPr="003A06EE">
        <w:rPr>
          <w:b/>
          <w:bCs/>
          <w:lang w:val="en-US"/>
        </w:rPr>
        <w:t>.</w:t>
      </w:r>
    </w:p>
    <w:p w14:paraId="7FD64648" w14:textId="64D8A7E5" w:rsidR="00BF48FB" w:rsidRDefault="00BF48FB" w:rsidP="003569D6">
      <w:pPr>
        <w:rPr>
          <w:lang w:val="en-US"/>
        </w:rPr>
      </w:pPr>
    </w:p>
    <w:p w14:paraId="2C3DDA36" w14:textId="13B1BC85" w:rsidR="006653BD" w:rsidRDefault="00104B62" w:rsidP="006653BD">
      <w:pPr>
        <w:pStyle w:val="Heading2"/>
        <w:rPr>
          <w:lang w:val="en-US"/>
        </w:rPr>
      </w:pPr>
      <w:r>
        <w:rPr>
          <w:lang w:val="en-US"/>
        </w:rPr>
        <w:t xml:space="preserve">Switching </w:t>
      </w:r>
      <w:r w:rsidR="002A230C">
        <w:rPr>
          <w:lang w:val="en-US"/>
        </w:rPr>
        <w:t xml:space="preserve">of PDU </w:t>
      </w:r>
      <w:r w:rsidR="006653BD">
        <w:rPr>
          <w:lang w:val="en-US"/>
        </w:rPr>
        <w:t xml:space="preserve">Discard </w:t>
      </w:r>
      <w:r w:rsidR="00E034F6">
        <w:rPr>
          <w:lang w:val="en-US"/>
        </w:rPr>
        <w:t>O</w:t>
      </w:r>
      <w:r w:rsidR="002A230C">
        <w:rPr>
          <w:lang w:val="en-US"/>
        </w:rPr>
        <w:t>peration for a DRB</w:t>
      </w:r>
      <w:r w:rsidR="00835C4B">
        <w:rPr>
          <w:lang w:val="en-US"/>
        </w:rPr>
        <w:t xml:space="preserve"> to </w:t>
      </w:r>
      <w:r w:rsidR="00E034F6">
        <w:rPr>
          <w:lang w:val="en-US"/>
        </w:rPr>
        <w:t>h</w:t>
      </w:r>
      <w:r w:rsidR="00835C4B">
        <w:rPr>
          <w:lang w:val="en-US"/>
        </w:rPr>
        <w:t>andle PSI</w:t>
      </w:r>
    </w:p>
    <w:p w14:paraId="5BE90196" w14:textId="35141A7E" w:rsidR="006653BD" w:rsidRDefault="006653BD" w:rsidP="00DB431B">
      <w:pPr>
        <w:spacing w:after="240"/>
        <w:jc w:val="both"/>
        <w:rPr>
          <w:lang w:val="en-US"/>
        </w:rPr>
      </w:pPr>
      <w:r>
        <w:rPr>
          <w:lang w:val="en-US"/>
        </w:rPr>
        <w:t xml:space="preserve">Apart from PDU Set discarding based on PSIHI, PDU Set </w:t>
      </w:r>
      <w:r w:rsidR="00877056">
        <w:rPr>
          <w:lang w:val="en-US"/>
        </w:rPr>
        <w:t>I</w:t>
      </w:r>
      <w:r>
        <w:rPr>
          <w:lang w:val="en-US"/>
        </w:rPr>
        <w:t xml:space="preserve">mportance is another factor for RAN to determine if PDU Set discarding should be undertaken. According to TS </w:t>
      </w:r>
      <w:r w:rsidR="00D10E3C">
        <w:rPr>
          <w:lang w:val="en-US"/>
        </w:rPr>
        <w:t>23.501 v18.1.0 (CR 3896)</w:t>
      </w:r>
      <w:r>
        <w:rPr>
          <w:lang w:val="en-US"/>
        </w:rPr>
        <w:t xml:space="preserve">, the PDU Set </w:t>
      </w:r>
      <w:r w:rsidR="00877056">
        <w:rPr>
          <w:lang w:val="en-US"/>
        </w:rPr>
        <w:t>I</w:t>
      </w:r>
      <w:r>
        <w:rPr>
          <w:lang w:val="en-US"/>
        </w:rPr>
        <w:t>mportance is provided on a per-PDU Set basis and it may be used to handle congestion:</w:t>
      </w:r>
    </w:p>
    <w:tbl>
      <w:tblPr>
        <w:tblStyle w:val="TableGrid"/>
        <w:tblW w:w="0" w:type="auto"/>
        <w:tblLook w:val="04A0" w:firstRow="1" w:lastRow="0" w:firstColumn="1" w:lastColumn="0" w:noHBand="0" w:noVBand="1"/>
      </w:tblPr>
      <w:tblGrid>
        <w:gridCol w:w="9350"/>
      </w:tblGrid>
      <w:tr w:rsidR="006653BD" w14:paraId="2806CE29" w14:textId="77777777" w:rsidTr="00B46267">
        <w:tc>
          <w:tcPr>
            <w:tcW w:w="9350" w:type="dxa"/>
          </w:tcPr>
          <w:p w14:paraId="63614A76" w14:textId="208D1015" w:rsidR="00D10E3C" w:rsidRPr="00D10E3C" w:rsidRDefault="006653BD" w:rsidP="00D10E3C">
            <w:pPr>
              <w:pStyle w:val="B1"/>
              <w:rPr>
                <w:rFonts w:eastAsia="DengXian"/>
                <w:lang w:val="en-US" w:eastAsia="zh-CN"/>
              </w:rPr>
            </w:pPr>
            <w:r w:rsidRPr="00BC212D">
              <w:rPr>
                <w:rFonts w:eastAsia="DengXian"/>
                <w:lang w:val="en-US" w:eastAsia="zh-CN"/>
              </w:rPr>
              <w:t>-</w:t>
            </w:r>
            <w:r w:rsidRPr="00BC212D">
              <w:rPr>
                <w:rFonts w:eastAsia="DengXian"/>
                <w:lang w:val="en-US" w:eastAsia="zh-CN"/>
              </w:rPr>
              <w:tab/>
            </w:r>
            <w:r w:rsidR="00D10E3C" w:rsidRPr="00D10E3C">
              <w:rPr>
                <w:rFonts w:eastAsia="DengXian"/>
                <w:lang w:val="en-US" w:eastAsia="zh-CN"/>
              </w:rPr>
              <w:t>PDU Set Importance, which identifies the relative importance of a PDU Set compared to other PDU Sets within a QoS Flow.</w:t>
            </w:r>
          </w:p>
          <w:p w14:paraId="14EECBA2" w14:textId="267278B8" w:rsidR="00D10E3C" w:rsidRPr="00B46267" w:rsidRDefault="00D10E3C" w:rsidP="00D10E3C">
            <w:pPr>
              <w:pStyle w:val="B1"/>
              <w:ind w:left="284" w:firstLine="0"/>
              <w:rPr>
                <w:rFonts w:eastAsia="DengXian"/>
                <w:lang w:val="en-US" w:eastAsia="zh-CN"/>
              </w:rPr>
            </w:pPr>
            <w:r w:rsidRPr="00D10E3C">
              <w:rPr>
                <w:rFonts w:eastAsia="DengXian"/>
                <w:highlight w:val="yellow"/>
                <w:lang w:val="en-US" w:eastAsia="zh-CN"/>
              </w:rPr>
              <w:t xml:space="preserve">The NG-RAN may use the PDU Set Importance within a QoS Flow for PDU Set level packet discarding in presence of </w:t>
            </w:r>
            <w:r w:rsidRPr="00D10E3C">
              <w:rPr>
                <w:rFonts w:eastAsia="DengXian"/>
                <w:highlight w:val="yellow"/>
                <w:u w:val="single"/>
                <w:lang w:val="en-US" w:eastAsia="zh-CN"/>
              </w:rPr>
              <w:t>congestion</w:t>
            </w:r>
            <w:r w:rsidRPr="00D10E3C">
              <w:rPr>
                <w:rFonts w:eastAsia="DengXian"/>
                <w:highlight w:val="yellow"/>
                <w:lang w:val="en-US" w:eastAsia="zh-CN"/>
              </w:rPr>
              <w:t>.</w:t>
            </w:r>
          </w:p>
        </w:tc>
      </w:tr>
    </w:tbl>
    <w:p w14:paraId="6412116E" w14:textId="139046EB" w:rsidR="006653BD" w:rsidRDefault="006653BD" w:rsidP="00D10E3C">
      <w:pPr>
        <w:spacing w:before="240"/>
        <w:jc w:val="both"/>
        <w:rPr>
          <w:lang w:val="en-US"/>
        </w:rPr>
      </w:pPr>
      <w:r>
        <w:rPr>
          <w:lang w:val="en-US"/>
        </w:rPr>
        <w:t xml:space="preserve">On the other hand, according to a previous </w:t>
      </w:r>
      <w:r w:rsidR="00877056">
        <w:rPr>
          <w:lang w:val="en-US"/>
        </w:rPr>
        <w:t>R</w:t>
      </w:r>
      <w:r>
        <w:rPr>
          <w:lang w:val="en-US"/>
        </w:rPr>
        <w:t>eply LS from SA4 to SA2 (S4-220505), from application perspective proactive packet discarding should be minimized, as any packet loss can result in degradation of user experience:</w:t>
      </w:r>
    </w:p>
    <w:tbl>
      <w:tblPr>
        <w:tblStyle w:val="TableGrid"/>
        <w:tblW w:w="0" w:type="auto"/>
        <w:tblLook w:val="04A0" w:firstRow="1" w:lastRow="0" w:firstColumn="1" w:lastColumn="0" w:noHBand="0" w:noVBand="1"/>
      </w:tblPr>
      <w:tblGrid>
        <w:gridCol w:w="9350"/>
      </w:tblGrid>
      <w:tr w:rsidR="006653BD" w14:paraId="698C48DB" w14:textId="77777777" w:rsidTr="00B46267">
        <w:tc>
          <w:tcPr>
            <w:tcW w:w="9350" w:type="dxa"/>
          </w:tcPr>
          <w:p w14:paraId="2433929D" w14:textId="77777777" w:rsidR="006653BD" w:rsidRDefault="006653BD" w:rsidP="00B46267">
            <w:pPr>
              <w:jc w:val="both"/>
              <w:rPr>
                <w:lang w:val="en-US"/>
              </w:rPr>
            </w:pPr>
            <w:r>
              <w:rPr>
                <w:lang w:val="en-US" w:eastAsia="zh-CN"/>
              </w:rPr>
              <w:t>SA4 would like to point out</w:t>
            </w:r>
            <w:r w:rsidRPr="00AA6E4D">
              <w:rPr>
                <w:lang w:val="en-US" w:eastAsia="zh-CN"/>
              </w:rPr>
              <w:t xml:space="preserve">, that due to its heavy-compression and spatial-temporal prediction, </w:t>
            </w:r>
            <w:r w:rsidRPr="00B46267">
              <w:rPr>
                <w:highlight w:val="yellow"/>
                <w:lang w:val="en-US" w:eastAsia="zh-CN"/>
              </w:rPr>
              <w:t xml:space="preserve">any packet losses in video generally result in degradation </w:t>
            </w:r>
            <w:r w:rsidRPr="00B46267">
              <w:rPr>
                <w:highlight w:val="yellow"/>
              </w:rPr>
              <w:t>of the user-perceived quality of experience</w:t>
            </w:r>
            <w:r w:rsidRPr="00AA6E4D">
              <w:rPr>
                <w:lang w:val="en-US" w:eastAsia="zh-CN"/>
              </w:rPr>
              <w:t>.</w:t>
            </w:r>
            <w:r w:rsidRPr="00662D0B">
              <w:rPr>
                <w:lang w:val="en-US" w:eastAsia="zh-CN"/>
              </w:rPr>
              <w:t xml:space="preserve"> </w:t>
            </w:r>
            <w:r>
              <w:rPr>
                <w:lang w:val="en-US" w:eastAsia="zh-CN"/>
              </w:rPr>
              <w:t>H</w:t>
            </w:r>
            <w:r w:rsidRPr="00C85B9D">
              <w:rPr>
                <w:lang w:val="en-US" w:eastAsia="zh-CN"/>
              </w:rPr>
              <w:t xml:space="preserve">ence, video applications generally </w:t>
            </w:r>
            <w:r>
              <w:rPr>
                <w:lang w:val="en-US" w:eastAsia="zh-CN"/>
              </w:rPr>
              <w:t>(</w:t>
            </w:r>
            <w:proofErr w:type="spellStart"/>
            <w:r>
              <w:rPr>
                <w:lang w:val="en-US" w:eastAsia="zh-CN"/>
              </w:rPr>
              <w:t>i</w:t>
            </w:r>
            <w:proofErr w:type="spellEnd"/>
            <w:r>
              <w:rPr>
                <w:lang w:val="en-US" w:eastAsia="zh-CN"/>
              </w:rPr>
              <w:t xml:space="preserve">) </w:t>
            </w:r>
            <w:r w:rsidRPr="00C85B9D">
              <w:rPr>
                <w:lang w:val="en-US" w:eastAsia="zh-CN"/>
              </w:rPr>
              <w:t xml:space="preserve">benefit, </w:t>
            </w:r>
            <w:r>
              <w:rPr>
                <w:lang w:val="en-US" w:eastAsia="zh-CN"/>
              </w:rPr>
              <w:t xml:space="preserve">(ii) </w:t>
            </w:r>
            <w:r w:rsidRPr="00C85B9D">
              <w:rPr>
                <w:lang w:val="en-US" w:eastAsia="zh-CN"/>
              </w:rPr>
              <w:t xml:space="preserve">are more efficient and </w:t>
            </w:r>
            <w:r>
              <w:rPr>
                <w:lang w:val="en-US" w:eastAsia="zh-CN"/>
              </w:rPr>
              <w:t xml:space="preserve">(iii) </w:t>
            </w:r>
            <w:r w:rsidRPr="00C85B9D">
              <w:rPr>
                <w:lang w:val="en-US" w:eastAsia="zh-CN"/>
              </w:rPr>
              <w:t>can be simplified</w:t>
            </w:r>
            <w:r>
              <w:rPr>
                <w:lang w:val="en-US" w:eastAsia="zh-CN"/>
              </w:rPr>
              <w:t>,</w:t>
            </w:r>
            <w:r w:rsidRPr="00C85B9D">
              <w:rPr>
                <w:lang w:val="en-US" w:eastAsia="zh-CN"/>
              </w:rPr>
              <w:t xml:space="preserve"> if the network minimize</w:t>
            </w:r>
            <w:r>
              <w:rPr>
                <w:lang w:val="en-US" w:eastAsia="zh-CN"/>
              </w:rPr>
              <w:t>s</w:t>
            </w:r>
            <w:r w:rsidRPr="00C85B9D">
              <w:rPr>
                <w:lang w:val="en-US" w:eastAsia="zh-CN"/>
              </w:rPr>
              <w:t xml:space="preserve"> video packet losses.</w:t>
            </w:r>
          </w:p>
        </w:tc>
      </w:tr>
    </w:tbl>
    <w:p w14:paraId="0718CCED" w14:textId="4597ED7B" w:rsidR="00345846" w:rsidRPr="003A06EE" w:rsidRDefault="006653BD" w:rsidP="009B1676">
      <w:pPr>
        <w:spacing w:before="240"/>
        <w:jc w:val="both"/>
        <w:rPr>
          <w:b/>
          <w:bCs/>
          <w:lang w:val="en-US"/>
        </w:rPr>
      </w:pPr>
      <w:r>
        <w:rPr>
          <w:lang w:val="en-US"/>
        </w:rPr>
        <w:t>With this consideration, in some sense we think packet discarding may only be applied as a last resort when</w:t>
      </w:r>
      <w:r w:rsidR="004B0490">
        <w:rPr>
          <w:lang w:val="en-US"/>
        </w:rPr>
        <w:t>,</w:t>
      </w:r>
      <w:r w:rsidR="007257C9">
        <w:rPr>
          <w:lang w:val="en-US"/>
        </w:rPr>
        <w:t xml:space="preserve"> e.g., </w:t>
      </w:r>
      <w:r>
        <w:rPr>
          <w:lang w:val="en-US"/>
        </w:rPr>
        <w:t xml:space="preserve">the congestion becomes unbearable, in order to make sure user experience can be optimized most of the time. </w:t>
      </w:r>
    </w:p>
    <w:p w14:paraId="317FA9B1" w14:textId="77777777" w:rsidR="00DB431B" w:rsidRDefault="00DB431B" w:rsidP="00DB431B">
      <w:pPr>
        <w:jc w:val="both"/>
        <w:rPr>
          <w:lang w:val="en-US"/>
        </w:rPr>
      </w:pPr>
    </w:p>
    <w:p w14:paraId="75BB7CB9" w14:textId="7066C425" w:rsidR="002B62B2" w:rsidRDefault="006653BD" w:rsidP="00DB431B">
      <w:pPr>
        <w:jc w:val="both"/>
        <w:rPr>
          <w:lang w:val="en-US"/>
        </w:rPr>
      </w:pPr>
      <w:r>
        <w:rPr>
          <w:lang w:val="en-US"/>
        </w:rPr>
        <w:lastRenderedPageBreak/>
        <w:t xml:space="preserve">In particular, </w:t>
      </w:r>
      <w:r w:rsidR="002B62B2">
        <w:rPr>
          <w:lang w:val="en-US"/>
        </w:rPr>
        <w:t>we think a DRB can be configured to have two “discarding states”, where a discarding state represents how the UE should handle PDU Sets with different PSI on a DRB. For example:</w:t>
      </w:r>
    </w:p>
    <w:p w14:paraId="3214B217" w14:textId="707E6E2F" w:rsidR="002B62B2" w:rsidRDefault="002B62B2" w:rsidP="002B62B2">
      <w:pPr>
        <w:pStyle w:val="ListParagraph"/>
        <w:numPr>
          <w:ilvl w:val="0"/>
          <w:numId w:val="15"/>
        </w:numPr>
        <w:jc w:val="both"/>
        <w:rPr>
          <w:lang w:val="en-US"/>
        </w:rPr>
      </w:pPr>
      <w:r>
        <w:rPr>
          <w:lang w:val="en-US"/>
        </w:rPr>
        <w:t xml:space="preserve">In State 1, the UE does not discard any PDU </w:t>
      </w:r>
      <w:r w:rsidR="00082F8D">
        <w:rPr>
          <w:lang w:val="en-US"/>
        </w:rPr>
        <w:t>S</w:t>
      </w:r>
      <w:r>
        <w:rPr>
          <w:lang w:val="en-US"/>
        </w:rPr>
        <w:t>ets.</w:t>
      </w:r>
    </w:p>
    <w:p w14:paraId="74664D4D" w14:textId="3D55ED7F" w:rsidR="002B62B2" w:rsidRDefault="002B62B2" w:rsidP="002B62B2">
      <w:pPr>
        <w:pStyle w:val="ListParagraph"/>
        <w:numPr>
          <w:ilvl w:val="0"/>
          <w:numId w:val="15"/>
        </w:numPr>
        <w:jc w:val="both"/>
        <w:rPr>
          <w:lang w:val="en-US"/>
        </w:rPr>
      </w:pPr>
      <w:r>
        <w:rPr>
          <w:lang w:val="en-US"/>
        </w:rPr>
        <w:t xml:space="preserve">In State 2, the UE discards non-important PDU </w:t>
      </w:r>
      <w:r w:rsidR="00082F8D">
        <w:rPr>
          <w:lang w:val="en-US"/>
        </w:rPr>
        <w:t>S</w:t>
      </w:r>
      <w:r>
        <w:rPr>
          <w:lang w:val="en-US"/>
        </w:rPr>
        <w:t>ets but continues to transmit all important PDU sets.</w:t>
      </w:r>
    </w:p>
    <w:p w14:paraId="7EF61F4A" w14:textId="000E9F7B" w:rsidR="002B62B2" w:rsidRDefault="00F56FC2" w:rsidP="002B62B2">
      <w:pPr>
        <w:jc w:val="both"/>
        <w:rPr>
          <w:lang w:val="en-US"/>
        </w:rPr>
      </w:pPr>
      <w:r>
        <w:rPr>
          <w:lang w:val="en-US"/>
        </w:rPr>
        <w:t>As another example</w:t>
      </w:r>
      <w:r w:rsidR="002B62B2">
        <w:rPr>
          <w:lang w:val="en-US"/>
        </w:rPr>
        <w:t>, we may also have:</w:t>
      </w:r>
    </w:p>
    <w:p w14:paraId="68F2A89A" w14:textId="5178E8EF" w:rsidR="002B62B2" w:rsidRDefault="002B62B2" w:rsidP="002B62B2">
      <w:pPr>
        <w:pStyle w:val="ListParagraph"/>
        <w:numPr>
          <w:ilvl w:val="0"/>
          <w:numId w:val="15"/>
        </w:numPr>
        <w:jc w:val="both"/>
        <w:rPr>
          <w:lang w:val="en-US"/>
        </w:rPr>
      </w:pPr>
      <w:r>
        <w:rPr>
          <w:lang w:val="en-US"/>
        </w:rPr>
        <w:t>In State 1, the same discard timer value is used for both important and non-important PDU sets.</w:t>
      </w:r>
    </w:p>
    <w:p w14:paraId="403B0A2A" w14:textId="56363A86" w:rsidR="002B62B2" w:rsidRDefault="002B62B2" w:rsidP="002B62B2">
      <w:pPr>
        <w:pStyle w:val="ListParagraph"/>
        <w:numPr>
          <w:ilvl w:val="0"/>
          <w:numId w:val="15"/>
        </w:numPr>
        <w:jc w:val="both"/>
        <w:rPr>
          <w:lang w:val="en-US"/>
        </w:rPr>
      </w:pPr>
      <w:r>
        <w:rPr>
          <w:lang w:val="en-US"/>
        </w:rPr>
        <w:t>In State 2, different discard timer values are used important and non-important PDU sets.</w:t>
      </w:r>
    </w:p>
    <w:p w14:paraId="462E8BB1" w14:textId="2484F4AF" w:rsidR="002B62B2" w:rsidRPr="002B62B2" w:rsidRDefault="002B62B2" w:rsidP="002B62B2">
      <w:pPr>
        <w:jc w:val="both"/>
        <w:rPr>
          <w:lang w:val="en-US"/>
        </w:rPr>
      </w:pPr>
      <w:r>
        <w:rPr>
          <w:lang w:val="en-US"/>
        </w:rPr>
        <w:t xml:space="preserve">The detailed operations corresponding to different discarding states can be further discussed, but in our view RAN2 should first agree that a DRB can switch between two different discarding states for handling of PDU Sets with different importance. For instance, the DRB should only enter “State 2” exemplified above when </w:t>
      </w:r>
      <w:proofErr w:type="gramStart"/>
      <w:r>
        <w:rPr>
          <w:lang w:val="en-US"/>
        </w:rPr>
        <w:t>e.g.</w:t>
      </w:r>
      <w:proofErr w:type="gramEnd"/>
      <w:r>
        <w:rPr>
          <w:lang w:val="en-US"/>
        </w:rPr>
        <w:t xml:space="preserve"> there is a serious congestion.</w:t>
      </w:r>
    </w:p>
    <w:p w14:paraId="0FBC9781" w14:textId="28BCAED6" w:rsidR="002B62B2" w:rsidRDefault="002B62B2" w:rsidP="00F56FC2">
      <w:pPr>
        <w:rPr>
          <w:b/>
          <w:bCs/>
        </w:rPr>
      </w:pPr>
      <w:r w:rsidRPr="0095312F">
        <w:rPr>
          <w:b/>
          <w:bCs/>
        </w:rPr>
        <w:t xml:space="preserve">Proposal 5: A DRB can switch between two “discarding states”, where a discarding state is associated with how the UE handles packets </w:t>
      </w:r>
      <w:r>
        <w:rPr>
          <w:b/>
          <w:bCs/>
        </w:rPr>
        <w:t xml:space="preserve">of </w:t>
      </w:r>
      <w:r w:rsidRPr="0095312F">
        <w:rPr>
          <w:b/>
          <w:bCs/>
        </w:rPr>
        <w:t>different PSI on this DRB.</w:t>
      </w:r>
      <w:r>
        <w:rPr>
          <w:b/>
          <w:bCs/>
        </w:rPr>
        <w:t xml:space="preserve"> </w:t>
      </w:r>
    </w:p>
    <w:p w14:paraId="53400BB4" w14:textId="1BABA55C" w:rsidR="002B62B2" w:rsidRDefault="00F56FC2" w:rsidP="00DB431B">
      <w:pPr>
        <w:spacing w:before="360"/>
        <w:jc w:val="both"/>
        <w:rPr>
          <w:lang w:val="en-US"/>
        </w:rPr>
      </w:pPr>
      <w:r>
        <w:rPr>
          <w:lang w:val="en-US"/>
        </w:rPr>
        <w:t>The next question is</w:t>
      </w:r>
      <w:r w:rsidR="002B62B2">
        <w:rPr>
          <w:lang w:val="en-US"/>
        </w:rPr>
        <w:t xml:space="preserve"> about how “congestion” should be detected </w:t>
      </w:r>
      <w:r>
        <w:rPr>
          <w:lang w:val="en-US"/>
        </w:rPr>
        <w:t xml:space="preserve">by the UE in order to switch the discarding state for an uplink DRB? This issue </w:t>
      </w:r>
      <w:r w:rsidR="002B62B2">
        <w:rPr>
          <w:lang w:val="en-US"/>
        </w:rPr>
        <w:t xml:space="preserve">has </w:t>
      </w:r>
      <w:r>
        <w:rPr>
          <w:lang w:val="en-US"/>
        </w:rPr>
        <w:t xml:space="preserve">also </w:t>
      </w:r>
      <w:r w:rsidR="002B62B2">
        <w:rPr>
          <w:lang w:val="en-US"/>
        </w:rPr>
        <w:t>been raised</w:t>
      </w:r>
      <w:r>
        <w:rPr>
          <w:lang w:val="en-US"/>
        </w:rPr>
        <w:t xml:space="preserve"> during RAN2 #121</w:t>
      </w:r>
      <w:r w:rsidR="002B62B2">
        <w:rPr>
          <w:lang w:val="en-US"/>
        </w:rPr>
        <w:t>. It is worth noting that the LS from RAN3 (R2-2300036) has clearly stated that the gNB is able to estimate congestion in both DL and UL:</w:t>
      </w:r>
    </w:p>
    <w:tbl>
      <w:tblPr>
        <w:tblStyle w:val="TableGrid"/>
        <w:tblW w:w="0" w:type="auto"/>
        <w:tblLook w:val="04A0" w:firstRow="1" w:lastRow="0" w:firstColumn="1" w:lastColumn="0" w:noHBand="0" w:noVBand="1"/>
      </w:tblPr>
      <w:tblGrid>
        <w:gridCol w:w="9350"/>
      </w:tblGrid>
      <w:tr w:rsidR="002B62B2" w14:paraId="3D216947" w14:textId="77777777" w:rsidTr="003650FA">
        <w:tc>
          <w:tcPr>
            <w:tcW w:w="9350" w:type="dxa"/>
          </w:tcPr>
          <w:p w14:paraId="5B0DD7EC" w14:textId="77777777" w:rsidR="002B62B2" w:rsidRPr="00345846" w:rsidRDefault="002B62B2" w:rsidP="003650FA">
            <w:pPr>
              <w:pStyle w:val="ListParagraph"/>
              <w:numPr>
                <w:ilvl w:val="0"/>
                <w:numId w:val="14"/>
              </w:numPr>
              <w:spacing w:after="160" w:line="259" w:lineRule="auto"/>
              <w:contextualSpacing w:val="0"/>
              <w:rPr>
                <w:rFonts w:ascii="Arial" w:hAnsi="Arial" w:cs="Arial"/>
                <w:lang w:eastAsia="zh-CN"/>
              </w:rPr>
            </w:pPr>
            <w:r w:rsidRPr="009B1676">
              <w:rPr>
                <w:rFonts w:ascii="Arial" w:hAnsi="Arial" w:cs="Arial"/>
                <w:highlight w:val="yellow"/>
                <w:lang w:eastAsia="zh-CN"/>
              </w:rPr>
              <w:t>It is feasible for the NG-RAN to estimate congestion information</w:t>
            </w:r>
            <w:r>
              <w:rPr>
                <w:rFonts w:ascii="Arial" w:hAnsi="Arial" w:cs="Arial"/>
                <w:lang w:eastAsia="zh-CN"/>
              </w:rPr>
              <w:t xml:space="preserve"> based on e.g. traffic latency. RAN3 has not identified any UE impact to achieve such estimation. If a many to one mapping between QoS flow and DRB is used, the estimation can be carried out on a </w:t>
            </w:r>
            <w:r w:rsidRPr="009B1676">
              <w:rPr>
                <w:rFonts w:ascii="Arial" w:hAnsi="Arial" w:cs="Arial"/>
                <w:highlight w:val="yellow"/>
                <w:lang w:eastAsia="zh-CN"/>
              </w:rPr>
              <w:t>per DRB level</w:t>
            </w:r>
            <w:r>
              <w:rPr>
                <w:rFonts w:ascii="Arial" w:hAnsi="Arial" w:cs="Arial"/>
                <w:lang w:eastAsia="zh-CN"/>
              </w:rPr>
              <w:t xml:space="preserve"> </w:t>
            </w:r>
            <w:r w:rsidRPr="00345846">
              <w:rPr>
                <w:rFonts w:ascii="Arial" w:hAnsi="Arial" w:cs="Arial"/>
                <w:highlight w:val="yellow"/>
                <w:lang w:eastAsia="zh-CN"/>
              </w:rPr>
              <w:t>in downlink and uplink</w:t>
            </w:r>
            <w:r>
              <w:rPr>
                <w:rFonts w:ascii="Arial" w:hAnsi="Arial" w:cs="Arial"/>
                <w:lang w:eastAsia="zh-CN"/>
              </w:rPr>
              <w:t xml:space="preserve"> and all QoS flows mapped to the DRB would share the same estimated congestion information. If a one to one mapping between QoS flow and DRB is used, the estimation can be on a </w:t>
            </w:r>
            <w:r w:rsidRPr="009B1676">
              <w:rPr>
                <w:rFonts w:ascii="Arial" w:hAnsi="Arial" w:cs="Arial"/>
                <w:highlight w:val="yellow"/>
                <w:lang w:eastAsia="zh-CN"/>
              </w:rPr>
              <w:t>per DRB</w:t>
            </w:r>
            <w:r>
              <w:rPr>
                <w:rFonts w:ascii="Arial" w:hAnsi="Arial" w:cs="Arial"/>
                <w:lang w:eastAsia="zh-CN"/>
              </w:rPr>
              <w:t xml:space="preserve"> and/or per QoS Flow level </w:t>
            </w:r>
            <w:r w:rsidRPr="00345846">
              <w:rPr>
                <w:rFonts w:ascii="Arial" w:hAnsi="Arial" w:cs="Arial"/>
                <w:highlight w:val="yellow"/>
                <w:lang w:eastAsia="zh-CN"/>
              </w:rPr>
              <w:t>in downlink and uplink</w:t>
            </w:r>
            <w:r>
              <w:rPr>
                <w:rFonts w:ascii="Arial" w:hAnsi="Arial" w:cs="Arial"/>
                <w:lang w:eastAsia="zh-CN"/>
              </w:rPr>
              <w:t>.</w:t>
            </w:r>
          </w:p>
        </w:tc>
      </w:tr>
    </w:tbl>
    <w:p w14:paraId="6EF93E29" w14:textId="7CDB6AD6" w:rsidR="002B62B2" w:rsidRDefault="002B62B2" w:rsidP="001717BE">
      <w:pPr>
        <w:spacing w:before="240"/>
        <w:jc w:val="both"/>
        <w:rPr>
          <w:lang w:val="en-US"/>
        </w:rPr>
      </w:pPr>
      <w:r>
        <w:rPr>
          <w:lang w:val="en-US"/>
        </w:rPr>
        <w:t>So, it is clear that the gNB is able to track the congestion status</w:t>
      </w:r>
      <w:r w:rsidR="00F56FC2">
        <w:rPr>
          <w:lang w:val="en-US"/>
        </w:rPr>
        <w:t xml:space="preserve"> per DRB</w:t>
      </w:r>
      <w:r>
        <w:rPr>
          <w:lang w:val="en-US"/>
        </w:rPr>
        <w:t xml:space="preserve">. Furthermore, due to the dynamic nature of XR traffics and user activities, as well as the dynamic variation of radio link quality, the severity level of congestion can fluctuate over time. With all these considerations in mind, we think it </w:t>
      </w:r>
      <w:r w:rsidR="00F56FC2">
        <w:rPr>
          <w:lang w:val="en-US"/>
        </w:rPr>
        <w:t xml:space="preserve">makes sense </w:t>
      </w:r>
      <w:r>
        <w:rPr>
          <w:lang w:val="en-US"/>
        </w:rPr>
        <w:t xml:space="preserve">for the </w:t>
      </w:r>
      <w:r w:rsidR="00F56FC2">
        <w:rPr>
          <w:lang w:val="en-US"/>
        </w:rPr>
        <w:t>gNB</w:t>
      </w:r>
      <w:r>
        <w:rPr>
          <w:lang w:val="en-US"/>
        </w:rPr>
        <w:t xml:space="preserve"> to control the </w:t>
      </w:r>
      <w:r w:rsidR="00F56FC2">
        <w:rPr>
          <w:lang w:val="en-US"/>
        </w:rPr>
        <w:t xml:space="preserve">"discarding state” of a DRB </w:t>
      </w:r>
      <w:r>
        <w:rPr>
          <w:lang w:val="en-US"/>
        </w:rPr>
        <w:t xml:space="preserve">in a dynamic manner. </w:t>
      </w:r>
      <w:r w:rsidR="00F56FC2">
        <w:rPr>
          <w:lang w:val="en-US"/>
        </w:rPr>
        <w:t>We must also highlight that</w:t>
      </w:r>
      <w:r w:rsidR="00E034F6">
        <w:rPr>
          <w:lang w:val="en-US"/>
        </w:rPr>
        <w:t>;</w:t>
      </w:r>
      <w:r w:rsidR="00F56FC2">
        <w:rPr>
          <w:lang w:val="en-US"/>
        </w:rPr>
        <w:t xml:space="preserve"> it does not necessarily mean there is a network congestion if such indication is provided by the gNB. Eventually we think this is a gNB implementation issue to decide when such dynamic indication is sent, but we merely think such control mechanism should be made available in Rel-18.</w:t>
      </w:r>
    </w:p>
    <w:p w14:paraId="6AD29DE8" w14:textId="492C113F" w:rsidR="002B62B2" w:rsidRPr="003A06EE" w:rsidRDefault="002B62B2" w:rsidP="002B62B2">
      <w:pPr>
        <w:rPr>
          <w:b/>
          <w:bCs/>
          <w:lang w:val="en-US"/>
        </w:rPr>
      </w:pPr>
      <w:r w:rsidRPr="003A06EE">
        <w:rPr>
          <w:b/>
          <w:bCs/>
          <w:lang w:val="en-US"/>
        </w:rPr>
        <w:t xml:space="preserve">Proposal </w:t>
      </w:r>
      <w:r w:rsidR="00F56FC2">
        <w:rPr>
          <w:b/>
          <w:bCs/>
          <w:lang w:val="en-US"/>
        </w:rPr>
        <w:t>6</w:t>
      </w:r>
      <w:r w:rsidRPr="003A06EE">
        <w:rPr>
          <w:b/>
          <w:bCs/>
          <w:lang w:val="en-US"/>
        </w:rPr>
        <w:t>:</w:t>
      </w:r>
      <w:r>
        <w:rPr>
          <w:b/>
          <w:bCs/>
          <w:lang w:val="en-US"/>
        </w:rPr>
        <w:t xml:space="preserve"> The gNB should </w:t>
      </w:r>
      <w:r w:rsidR="00F56FC2">
        <w:rPr>
          <w:b/>
          <w:bCs/>
          <w:lang w:val="en-US"/>
        </w:rPr>
        <w:t xml:space="preserve">be able to </w:t>
      </w:r>
      <w:r w:rsidR="00752F0C">
        <w:rPr>
          <w:b/>
          <w:bCs/>
          <w:lang w:val="en-US"/>
        </w:rPr>
        <w:t xml:space="preserve">switch </w:t>
      </w:r>
      <w:r>
        <w:rPr>
          <w:b/>
          <w:bCs/>
          <w:lang w:val="en-US"/>
        </w:rPr>
        <w:t xml:space="preserve">the discarding </w:t>
      </w:r>
      <w:r w:rsidR="00F56FC2">
        <w:rPr>
          <w:b/>
          <w:bCs/>
          <w:lang w:val="en-US"/>
        </w:rPr>
        <w:t>state</w:t>
      </w:r>
      <w:r>
        <w:rPr>
          <w:b/>
          <w:bCs/>
          <w:lang w:val="en-US"/>
        </w:rPr>
        <w:t xml:space="preserve"> of </w:t>
      </w:r>
      <w:r w:rsidR="00F56FC2">
        <w:rPr>
          <w:b/>
          <w:bCs/>
          <w:lang w:val="en-US"/>
        </w:rPr>
        <w:t>an uplink DRB</w:t>
      </w:r>
      <w:r>
        <w:rPr>
          <w:b/>
          <w:bCs/>
          <w:lang w:val="en-US"/>
        </w:rPr>
        <w:t xml:space="preserve"> </w:t>
      </w:r>
      <w:r w:rsidR="00F56FC2">
        <w:rPr>
          <w:b/>
          <w:bCs/>
          <w:lang w:val="en-US"/>
        </w:rPr>
        <w:t>with a dynamic indication</w:t>
      </w:r>
      <w:r>
        <w:rPr>
          <w:b/>
          <w:bCs/>
          <w:lang w:val="en-US"/>
        </w:rPr>
        <w:t>.</w:t>
      </w:r>
    </w:p>
    <w:p w14:paraId="392FFE09" w14:textId="77777777" w:rsidR="00D10E3C" w:rsidRPr="003569D6" w:rsidRDefault="00D10E3C" w:rsidP="003569D6">
      <w:pPr>
        <w:rPr>
          <w:lang w:val="en-US"/>
        </w:rPr>
      </w:pPr>
    </w:p>
    <w:p w14:paraId="3B62EC4A" w14:textId="77777777" w:rsidR="009B0746" w:rsidRPr="00CB5EE9" w:rsidRDefault="009B0746">
      <w:pPr>
        <w:pStyle w:val="Heading1"/>
        <w:rPr>
          <w:lang w:val="en-US"/>
        </w:rPr>
      </w:pPr>
      <w:r>
        <w:rPr>
          <w:lang w:val="en-US"/>
        </w:rPr>
        <w:t>Conclusions</w:t>
      </w:r>
    </w:p>
    <w:p w14:paraId="17123D9C" w14:textId="04206A75" w:rsidR="00BF204B" w:rsidRDefault="00765034" w:rsidP="00E3045C">
      <w:pPr>
        <w:rPr>
          <w:bCs/>
          <w:lang w:val="en-US"/>
        </w:rPr>
      </w:pPr>
      <w:r>
        <w:rPr>
          <w:iCs/>
          <w:lang w:val="en-US"/>
        </w:rPr>
        <w:t xml:space="preserve">This contribution </w:t>
      </w:r>
      <w:r w:rsidR="006B3E04">
        <w:rPr>
          <w:iCs/>
          <w:lang w:val="en-US"/>
        </w:rPr>
        <w:t>provides a view</w:t>
      </w:r>
      <w:r w:rsidR="00811590">
        <w:rPr>
          <w:iCs/>
          <w:lang w:val="en-US"/>
        </w:rPr>
        <w:t xml:space="preserve"> </w:t>
      </w:r>
      <w:r w:rsidR="0094483D">
        <w:rPr>
          <w:iCs/>
          <w:lang w:val="en-US"/>
        </w:rPr>
        <w:t xml:space="preserve">on impacts of packet discarding on PDCP and RLC </w:t>
      </w:r>
      <w:r w:rsidR="007228A5">
        <w:rPr>
          <w:iCs/>
          <w:lang w:val="en-US"/>
        </w:rPr>
        <w:t xml:space="preserve">operation </w:t>
      </w:r>
      <w:r w:rsidR="006B3E04">
        <w:rPr>
          <w:iCs/>
          <w:lang w:val="en-US"/>
        </w:rPr>
        <w:t xml:space="preserve">for XR. </w:t>
      </w:r>
      <w:r w:rsidR="009B0746">
        <w:rPr>
          <w:bCs/>
          <w:lang w:val="en-US"/>
        </w:rPr>
        <w:t xml:space="preserve">We have following </w:t>
      </w:r>
      <w:r w:rsidR="006B3E04">
        <w:rPr>
          <w:bCs/>
          <w:lang w:val="en-US"/>
        </w:rPr>
        <w:t xml:space="preserve">observations and </w:t>
      </w:r>
      <w:r w:rsidR="009B0746">
        <w:rPr>
          <w:bCs/>
          <w:lang w:val="en-US"/>
        </w:rPr>
        <w:t>proposals:</w:t>
      </w:r>
    </w:p>
    <w:p w14:paraId="27F1B61F" w14:textId="3E090635" w:rsidR="009B1676" w:rsidRPr="001717BE" w:rsidRDefault="0094483D" w:rsidP="0094483D">
      <w:pPr>
        <w:rPr>
          <w:b/>
          <w:bCs/>
        </w:rPr>
      </w:pPr>
      <w:r w:rsidRPr="00FC29CA">
        <w:rPr>
          <w:b/>
          <w:bCs/>
        </w:rPr>
        <w:t>Observation 1: Triggers for PDU Set Discarding are PSDB, PSIHI, PSI, Congestion, and in some cases even Application Layer Preferences.</w:t>
      </w:r>
    </w:p>
    <w:p w14:paraId="5D84A4AC" w14:textId="77777777" w:rsidR="009B1676" w:rsidRPr="00573CFC" w:rsidRDefault="009B1676" w:rsidP="009B1676">
      <w:pPr>
        <w:rPr>
          <w:b/>
          <w:bCs/>
          <w:lang w:val="en-US"/>
        </w:rPr>
      </w:pPr>
      <w:r w:rsidRPr="00573CFC">
        <w:rPr>
          <w:b/>
          <w:bCs/>
          <w:lang w:val="en-US"/>
        </w:rPr>
        <w:t xml:space="preserve">Proposal </w:t>
      </w:r>
      <w:r>
        <w:rPr>
          <w:b/>
          <w:bCs/>
          <w:lang w:val="en-US"/>
        </w:rPr>
        <w:t>1</w:t>
      </w:r>
      <w:r w:rsidRPr="00573CFC">
        <w:rPr>
          <w:b/>
          <w:bCs/>
          <w:lang w:val="en-US"/>
        </w:rPr>
        <w:t xml:space="preserve">: </w:t>
      </w:r>
      <w:r>
        <w:rPr>
          <w:b/>
          <w:bCs/>
          <w:lang w:val="en-US"/>
        </w:rPr>
        <w:t>RAN2 should specify enhancements for reordering delay minimization by making the receiver aware of packet discarding. The following option(s) can be considered:</w:t>
      </w:r>
    </w:p>
    <w:p w14:paraId="44AE4076" w14:textId="77777777" w:rsidR="009B1676" w:rsidRPr="00573CFC" w:rsidRDefault="009B1676" w:rsidP="009B1676">
      <w:pPr>
        <w:pStyle w:val="ListParagraph"/>
        <w:numPr>
          <w:ilvl w:val="0"/>
          <w:numId w:val="11"/>
        </w:numPr>
        <w:rPr>
          <w:b/>
          <w:bCs/>
          <w:lang w:val="en-US"/>
        </w:rPr>
      </w:pPr>
      <w:r w:rsidRPr="00573CFC">
        <w:rPr>
          <w:b/>
          <w:bCs/>
          <w:lang w:val="en-US"/>
        </w:rPr>
        <w:lastRenderedPageBreak/>
        <w:t xml:space="preserve">A Discard Marker (or another discard signalling) can be used to inform the receiver of </w:t>
      </w:r>
      <w:r>
        <w:rPr>
          <w:b/>
          <w:bCs/>
          <w:lang w:val="en-US"/>
        </w:rPr>
        <w:t xml:space="preserve">any </w:t>
      </w:r>
      <w:r w:rsidRPr="00573CFC">
        <w:rPr>
          <w:b/>
          <w:bCs/>
          <w:lang w:val="en-US"/>
        </w:rPr>
        <w:t xml:space="preserve">packets </w:t>
      </w:r>
      <w:r>
        <w:rPr>
          <w:b/>
          <w:bCs/>
          <w:lang w:val="en-US"/>
        </w:rPr>
        <w:t xml:space="preserve">that have been </w:t>
      </w:r>
      <w:r w:rsidRPr="00573CFC">
        <w:rPr>
          <w:b/>
          <w:bCs/>
          <w:lang w:val="en-US"/>
        </w:rPr>
        <w:t>discarded at the transmitter</w:t>
      </w:r>
      <w:r>
        <w:rPr>
          <w:b/>
          <w:bCs/>
          <w:lang w:val="en-US"/>
        </w:rPr>
        <w:t xml:space="preserve">. Signalling can be in a data or control PDU. </w:t>
      </w:r>
    </w:p>
    <w:p w14:paraId="6BEBD0DF" w14:textId="77777777" w:rsidR="009B1676" w:rsidRDefault="009B1676" w:rsidP="009B1676">
      <w:pPr>
        <w:pStyle w:val="ListParagraph"/>
        <w:numPr>
          <w:ilvl w:val="0"/>
          <w:numId w:val="11"/>
        </w:numPr>
        <w:rPr>
          <w:b/>
          <w:bCs/>
          <w:lang w:val="en-US"/>
        </w:rPr>
      </w:pPr>
      <w:r w:rsidRPr="00573CFC">
        <w:rPr>
          <w:b/>
          <w:bCs/>
          <w:lang w:val="en-US"/>
        </w:rPr>
        <w:t>The PDCP receiver considers the last SN before packet discard and the next SN after packet discard as in-sequence (i.e., without considering the SN gap)</w:t>
      </w:r>
      <w:r>
        <w:rPr>
          <w:b/>
          <w:bCs/>
          <w:lang w:val="en-US"/>
        </w:rPr>
        <w:t>.</w:t>
      </w:r>
    </w:p>
    <w:p w14:paraId="24E67DA7" w14:textId="77777777" w:rsidR="009B1676" w:rsidRPr="00E957B2" w:rsidRDefault="009B1676" w:rsidP="009B1676">
      <w:pPr>
        <w:rPr>
          <w:b/>
          <w:bCs/>
          <w:iCs/>
        </w:rPr>
      </w:pPr>
      <w:r w:rsidRPr="00E957B2">
        <w:rPr>
          <w:b/>
          <w:bCs/>
          <w:iCs/>
        </w:rPr>
        <w:t>Proposal</w:t>
      </w:r>
      <w:r>
        <w:rPr>
          <w:b/>
          <w:bCs/>
          <w:iCs/>
        </w:rPr>
        <w:t xml:space="preserve"> 2</w:t>
      </w:r>
      <w:r w:rsidRPr="00E957B2">
        <w:rPr>
          <w:b/>
          <w:bCs/>
          <w:iCs/>
        </w:rPr>
        <w:t xml:space="preserve">: </w:t>
      </w:r>
      <w:r>
        <w:rPr>
          <w:b/>
          <w:bCs/>
          <w:iCs/>
        </w:rPr>
        <w:t>RAN2 should consider introducing new discard timers to accommodate PDU Sets and/or XR traffic characteristics</w:t>
      </w:r>
      <w:r w:rsidRPr="00E957B2">
        <w:rPr>
          <w:b/>
          <w:bCs/>
          <w:iCs/>
        </w:rPr>
        <w:t>.</w:t>
      </w:r>
    </w:p>
    <w:p w14:paraId="0D973482" w14:textId="77777777" w:rsidR="009B1676" w:rsidRPr="00BC63F5" w:rsidRDefault="009B1676" w:rsidP="009B1676">
      <w:pPr>
        <w:rPr>
          <w:b/>
          <w:bCs/>
          <w:lang w:val="en-US"/>
        </w:rPr>
      </w:pPr>
      <w:r w:rsidRPr="00BC63F5">
        <w:rPr>
          <w:b/>
          <w:bCs/>
          <w:lang w:val="en-US"/>
        </w:rPr>
        <w:t xml:space="preserve">Proposal 3: </w:t>
      </w:r>
      <w:r>
        <w:rPr>
          <w:b/>
          <w:bCs/>
          <w:lang w:val="en-US"/>
        </w:rPr>
        <w:t xml:space="preserve">The </w:t>
      </w:r>
      <w:r w:rsidRPr="00BC63F5">
        <w:rPr>
          <w:b/>
          <w:bCs/>
          <w:lang w:val="en-US"/>
        </w:rPr>
        <w:t xml:space="preserve">RLC entity </w:t>
      </w:r>
      <w:r>
        <w:rPr>
          <w:b/>
          <w:bCs/>
          <w:lang w:val="en-US"/>
        </w:rPr>
        <w:t>should</w:t>
      </w:r>
      <w:r w:rsidRPr="00BC63F5">
        <w:rPr>
          <w:b/>
          <w:bCs/>
          <w:lang w:val="en-US"/>
        </w:rPr>
        <w:t xml:space="preserve"> not consider </w:t>
      </w:r>
      <w:r>
        <w:rPr>
          <w:b/>
          <w:bCs/>
          <w:lang w:val="en-US"/>
        </w:rPr>
        <w:t xml:space="preserve">an </w:t>
      </w:r>
      <w:r w:rsidRPr="00BC63F5">
        <w:rPr>
          <w:b/>
          <w:bCs/>
          <w:lang w:val="en-US"/>
        </w:rPr>
        <w:t xml:space="preserve">RLC SDU or RLC SDU segment </w:t>
      </w:r>
      <w:r>
        <w:rPr>
          <w:b/>
          <w:bCs/>
          <w:lang w:val="en-US"/>
        </w:rPr>
        <w:t xml:space="preserve">known to be discarded </w:t>
      </w:r>
      <w:r w:rsidRPr="00BC63F5">
        <w:rPr>
          <w:b/>
          <w:bCs/>
          <w:lang w:val="en-US"/>
        </w:rPr>
        <w:t xml:space="preserve">as eligible for </w:t>
      </w:r>
      <w:r>
        <w:rPr>
          <w:b/>
          <w:bCs/>
          <w:lang w:val="en-US"/>
        </w:rPr>
        <w:t xml:space="preserve">automatic repetition or </w:t>
      </w:r>
      <w:r w:rsidRPr="00BC63F5">
        <w:rPr>
          <w:b/>
          <w:bCs/>
          <w:lang w:val="en-US"/>
        </w:rPr>
        <w:t>retransmission.</w:t>
      </w:r>
    </w:p>
    <w:p w14:paraId="56552EB9" w14:textId="77777777" w:rsidR="009B1676" w:rsidRPr="003A06EE" w:rsidRDefault="009B1676" w:rsidP="009B1676">
      <w:pPr>
        <w:rPr>
          <w:b/>
          <w:bCs/>
          <w:lang w:val="en-US"/>
        </w:rPr>
      </w:pPr>
      <w:r w:rsidRPr="003A06EE">
        <w:rPr>
          <w:b/>
          <w:bCs/>
          <w:lang w:val="en-US"/>
        </w:rPr>
        <w:t>Proposal 4:</w:t>
      </w:r>
      <w:r>
        <w:rPr>
          <w:b/>
          <w:bCs/>
          <w:lang w:val="en-US"/>
        </w:rPr>
        <w:t xml:space="preserve"> Transmission of </w:t>
      </w:r>
      <w:r w:rsidRPr="003A06EE">
        <w:rPr>
          <w:b/>
          <w:bCs/>
          <w:lang w:val="en-US"/>
        </w:rPr>
        <w:t xml:space="preserve">AMD PDUs </w:t>
      </w:r>
      <w:r>
        <w:rPr>
          <w:b/>
          <w:bCs/>
          <w:lang w:val="en-US"/>
        </w:rPr>
        <w:t xml:space="preserve">containing </w:t>
      </w:r>
      <w:r w:rsidRPr="003A06EE">
        <w:rPr>
          <w:b/>
          <w:bCs/>
          <w:lang w:val="en-US"/>
        </w:rPr>
        <w:t xml:space="preserve">discarded </w:t>
      </w:r>
      <w:r w:rsidRPr="00F35641">
        <w:rPr>
          <w:b/>
          <w:bCs/>
          <w:lang w:val="en-US"/>
        </w:rPr>
        <w:t xml:space="preserve">RLC SDUs or RLC SDU segments </w:t>
      </w:r>
      <w:r>
        <w:rPr>
          <w:b/>
          <w:bCs/>
          <w:lang w:val="en-US"/>
        </w:rPr>
        <w:t>should not be prioritized</w:t>
      </w:r>
      <w:r w:rsidRPr="003A06EE">
        <w:rPr>
          <w:b/>
          <w:bCs/>
          <w:lang w:val="en-US"/>
        </w:rPr>
        <w:t>.</w:t>
      </w:r>
    </w:p>
    <w:p w14:paraId="7CFA6751" w14:textId="0AB6AE61" w:rsidR="009B1676" w:rsidRDefault="009B1676" w:rsidP="001717BE">
      <w:pPr>
        <w:rPr>
          <w:lang w:val="en-US"/>
        </w:rPr>
      </w:pPr>
      <w:r w:rsidRPr="0095312F">
        <w:rPr>
          <w:b/>
          <w:bCs/>
        </w:rPr>
        <w:t xml:space="preserve">Proposal 5: A DRB can switch between two “discarding states”, where a discarding state is associated with how the UE handles packets </w:t>
      </w:r>
      <w:r>
        <w:rPr>
          <w:b/>
          <w:bCs/>
        </w:rPr>
        <w:t xml:space="preserve">of </w:t>
      </w:r>
      <w:r w:rsidRPr="0095312F">
        <w:rPr>
          <w:b/>
          <w:bCs/>
        </w:rPr>
        <w:t>different PSI on this DRB.</w:t>
      </w:r>
      <w:r>
        <w:rPr>
          <w:b/>
          <w:bCs/>
        </w:rPr>
        <w:t xml:space="preserve"> </w:t>
      </w:r>
    </w:p>
    <w:p w14:paraId="2D5A9633" w14:textId="16E88854" w:rsidR="009B1676" w:rsidRPr="003A06EE" w:rsidRDefault="009B1676" w:rsidP="009B1676">
      <w:pPr>
        <w:rPr>
          <w:b/>
          <w:bCs/>
          <w:lang w:val="en-US"/>
        </w:rPr>
      </w:pPr>
      <w:r w:rsidRPr="003A06EE">
        <w:rPr>
          <w:b/>
          <w:bCs/>
          <w:lang w:val="en-US"/>
        </w:rPr>
        <w:t xml:space="preserve">Proposal </w:t>
      </w:r>
      <w:r>
        <w:rPr>
          <w:b/>
          <w:bCs/>
          <w:lang w:val="en-US"/>
        </w:rPr>
        <w:t>6</w:t>
      </w:r>
      <w:r w:rsidRPr="003A06EE">
        <w:rPr>
          <w:b/>
          <w:bCs/>
          <w:lang w:val="en-US"/>
        </w:rPr>
        <w:t>:</w:t>
      </w:r>
      <w:r>
        <w:rPr>
          <w:b/>
          <w:bCs/>
          <w:lang w:val="en-US"/>
        </w:rPr>
        <w:t xml:space="preserve"> The gNB should be able to </w:t>
      </w:r>
      <w:r w:rsidR="00700B00">
        <w:rPr>
          <w:b/>
          <w:bCs/>
          <w:lang w:val="en-US"/>
        </w:rPr>
        <w:t xml:space="preserve">switch </w:t>
      </w:r>
      <w:r>
        <w:rPr>
          <w:b/>
          <w:bCs/>
          <w:lang w:val="en-US"/>
        </w:rPr>
        <w:t>the discarding state of an uplink DRB with a dynamic indication.</w:t>
      </w:r>
    </w:p>
    <w:p w14:paraId="06CDE834" w14:textId="77777777" w:rsidR="009C6479" w:rsidRPr="009C6479" w:rsidRDefault="009C6479"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08CA31AA" w14:textId="77777777" w:rsidR="000D035D" w:rsidRPr="00AE2626" w:rsidRDefault="000D035D" w:rsidP="000D035D">
      <w:pPr>
        <w:numPr>
          <w:ilvl w:val="0"/>
          <w:numId w:val="5"/>
        </w:numPr>
        <w:overflowPunct w:val="0"/>
        <w:autoSpaceDE w:val="0"/>
        <w:autoSpaceDN w:val="0"/>
        <w:adjustRightInd w:val="0"/>
        <w:spacing w:before="100" w:beforeAutospacing="1" w:after="100" w:afterAutospacing="1"/>
        <w:ind w:left="562" w:hanging="562"/>
        <w:textAlignment w:val="baseline"/>
      </w:pPr>
      <w:r>
        <w:t xml:space="preserve">RP-230786, </w:t>
      </w:r>
      <w:r w:rsidRPr="00AE2626">
        <w:t>Updated WID on XR Enhancements for NR</w:t>
      </w:r>
      <w:r>
        <w:rPr>
          <w:bCs/>
          <w:iCs/>
        </w:rPr>
        <w:t xml:space="preserve">, </w:t>
      </w:r>
      <w:r w:rsidRPr="006603F5">
        <w:rPr>
          <w:bCs/>
          <w:iCs/>
        </w:rPr>
        <w:t xml:space="preserve">Nokia, </w:t>
      </w:r>
      <w:r>
        <w:rPr>
          <w:bCs/>
          <w:iCs/>
        </w:rPr>
        <w:t xml:space="preserve">Qualcomm, </w:t>
      </w:r>
      <w:r w:rsidRPr="006603F5">
        <w:rPr>
          <w:bCs/>
          <w:iCs/>
        </w:rPr>
        <w:t>RAN#</w:t>
      </w:r>
      <w:r>
        <w:rPr>
          <w:bCs/>
          <w:iCs/>
        </w:rPr>
        <w:t>99</w:t>
      </w:r>
    </w:p>
    <w:p w14:paraId="0A39C3A3" w14:textId="336505B2" w:rsidR="006F54AD" w:rsidRPr="00EB52C0" w:rsidRDefault="00644EE3" w:rsidP="00F50148">
      <w:pPr>
        <w:numPr>
          <w:ilvl w:val="0"/>
          <w:numId w:val="5"/>
        </w:numPr>
        <w:overflowPunct w:val="0"/>
        <w:autoSpaceDE w:val="0"/>
        <w:autoSpaceDN w:val="0"/>
        <w:adjustRightInd w:val="0"/>
        <w:spacing w:before="100" w:beforeAutospacing="1" w:after="100" w:afterAutospacing="1"/>
        <w:ind w:left="562" w:hanging="562"/>
        <w:textAlignment w:val="baseline"/>
      </w:pPr>
      <w:r w:rsidRPr="00644EE3">
        <w:t>TR 23.700-60, v</w:t>
      </w:r>
      <w:r w:rsidR="0051520C">
        <w:t>18</w:t>
      </w:r>
      <w:r w:rsidRPr="00644EE3">
        <w:t>.</w:t>
      </w:r>
      <w:r w:rsidR="0051520C">
        <w:t>0</w:t>
      </w:r>
      <w:r w:rsidRPr="00644EE3">
        <w:t>.0, Study on XR (Extended Reality) and media services, Rel-18</w:t>
      </w:r>
    </w:p>
    <w:sectPr w:rsidR="006F54AD"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0E913" w14:textId="77777777" w:rsidR="006B6D4A" w:rsidRDefault="006B6D4A">
      <w:r>
        <w:separator/>
      </w:r>
    </w:p>
  </w:endnote>
  <w:endnote w:type="continuationSeparator" w:id="0">
    <w:p w14:paraId="49A6F22B" w14:textId="77777777" w:rsidR="006B6D4A" w:rsidRDefault="006B6D4A">
      <w:r>
        <w:continuationSeparator/>
      </w:r>
    </w:p>
  </w:endnote>
  <w:endnote w:type="continuationNotice" w:id="1">
    <w:p w14:paraId="6FAAB0ED" w14:textId="77777777" w:rsidR="006B6D4A" w:rsidRDefault="006B6D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3F4DE" w14:textId="77777777" w:rsidR="006B6D4A" w:rsidRDefault="006B6D4A">
      <w:r>
        <w:separator/>
      </w:r>
    </w:p>
  </w:footnote>
  <w:footnote w:type="continuationSeparator" w:id="0">
    <w:p w14:paraId="02B974DE" w14:textId="77777777" w:rsidR="006B6D4A" w:rsidRDefault="006B6D4A">
      <w:r>
        <w:continuationSeparator/>
      </w:r>
    </w:p>
  </w:footnote>
  <w:footnote w:type="continuationNotice" w:id="1">
    <w:p w14:paraId="6A13AF6F" w14:textId="77777777" w:rsidR="006B6D4A" w:rsidRDefault="006B6D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5433E5"/>
    <w:multiLevelType w:val="multilevel"/>
    <w:tmpl w:val="385433E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C15EE3"/>
    <w:multiLevelType w:val="hybridMultilevel"/>
    <w:tmpl w:val="D1A89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13"/>
  </w:num>
  <w:num w:numId="2" w16cid:durableId="1464886471">
    <w:abstractNumId w:val="0"/>
  </w:num>
  <w:num w:numId="3" w16cid:durableId="6106756">
    <w:abstractNumId w:val="1"/>
  </w:num>
  <w:num w:numId="4" w16cid:durableId="189296478">
    <w:abstractNumId w:val="14"/>
  </w:num>
  <w:num w:numId="5" w16cid:durableId="912855578">
    <w:abstractNumId w:val="2"/>
  </w:num>
  <w:num w:numId="6" w16cid:durableId="1431848407">
    <w:abstractNumId w:val="12"/>
  </w:num>
  <w:num w:numId="7" w16cid:durableId="266815997">
    <w:abstractNumId w:val="4"/>
  </w:num>
  <w:num w:numId="8" w16cid:durableId="841505976">
    <w:abstractNumId w:val="6"/>
  </w:num>
  <w:num w:numId="9" w16cid:durableId="1232430259">
    <w:abstractNumId w:val="3"/>
  </w:num>
  <w:num w:numId="10" w16cid:durableId="196428342">
    <w:abstractNumId w:val="9"/>
  </w:num>
  <w:num w:numId="11" w16cid:durableId="353656506">
    <w:abstractNumId w:val="10"/>
  </w:num>
  <w:num w:numId="12" w16cid:durableId="1899317207">
    <w:abstractNumId w:val="11"/>
  </w:num>
  <w:num w:numId="13" w16cid:durableId="93938221">
    <w:abstractNumId w:val="8"/>
  </w:num>
  <w:num w:numId="14" w16cid:durableId="1818645131">
    <w:abstractNumId w:val="5"/>
  </w:num>
  <w:num w:numId="15" w16cid:durableId="128118738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2FD5"/>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77C"/>
    <w:rsid w:val="00034B01"/>
    <w:rsid w:val="00034F76"/>
    <w:rsid w:val="00035C40"/>
    <w:rsid w:val="00037D45"/>
    <w:rsid w:val="00037F7C"/>
    <w:rsid w:val="00040095"/>
    <w:rsid w:val="00040377"/>
    <w:rsid w:val="00040E48"/>
    <w:rsid w:val="00041034"/>
    <w:rsid w:val="00041B8C"/>
    <w:rsid w:val="00042091"/>
    <w:rsid w:val="00042EA3"/>
    <w:rsid w:val="000431A8"/>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326B"/>
    <w:rsid w:val="0006429E"/>
    <w:rsid w:val="00064793"/>
    <w:rsid w:val="00065113"/>
    <w:rsid w:val="00066101"/>
    <w:rsid w:val="00066766"/>
    <w:rsid w:val="000673D8"/>
    <w:rsid w:val="0006743B"/>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C2E"/>
    <w:rsid w:val="00081226"/>
    <w:rsid w:val="00081280"/>
    <w:rsid w:val="00081E72"/>
    <w:rsid w:val="00081EF0"/>
    <w:rsid w:val="000825DB"/>
    <w:rsid w:val="00082F8D"/>
    <w:rsid w:val="00083771"/>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20A"/>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35D"/>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48"/>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919"/>
    <w:rsid w:val="000E5E5D"/>
    <w:rsid w:val="000E6058"/>
    <w:rsid w:val="000E652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4B62"/>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6931"/>
    <w:rsid w:val="001275A4"/>
    <w:rsid w:val="0013039C"/>
    <w:rsid w:val="00131FE1"/>
    <w:rsid w:val="0013235C"/>
    <w:rsid w:val="00132727"/>
    <w:rsid w:val="00132946"/>
    <w:rsid w:val="0013306F"/>
    <w:rsid w:val="0013309E"/>
    <w:rsid w:val="001333CE"/>
    <w:rsid w:val="00133EA9"/>
    <w:rsid w:val="00133EED"/>
    <w:rsid w:val="0013490B"/>
    <w:rsid w:val="001349C1"/>
    <w:rsid w:val="00135218"/>
    <w:rsid w:val="001358C7"/>
    <w:rsid w:val="00136498"/>
    <w:rsid w:val="00136D94"/>
    <w:rsid w:val="00141392"/>
    <w:rsid w:val="001425AD"/>
    <w:rsid w:val="001430EB"/>
    <w:rsid w:val="00143492"/>
    <w:rsid w:val="001434D9"/>
    <w:rsid w:val="00143A6A"/>
    <w:rsid w:val="00144239"/>
    <w:rsid w:val="00145075"/>
    <w:rsid w:val="00146272"/>
    <w:rsid w:val="001466C9"/>
    <w:rsid w:val="00147697"/>
    <w:rsid w:val="001504D5"/>
    <w:rsid w:val="00151851"/>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F22"/>
    <w:rsid w:val="0017081C"/>
    <w:rsid w:val="001710B4"/>
    <w:rsid w:val="001717BE"/>
    <w:rsid w:val="00172429"/>
    <w:rsid w:val="00172870"/>
    <w:rsid w:val="00172BD2"/>
    <w:rsid w:val="00172E73"/>
    <w:rsid w:val="001731CA"/>
    <w:rsid w:val="00173EC5"/>
    <w:rsid w:val="00173FF6"/>
    <w:rsid w:val="00174107"/>
    <w:rsid w:val="001741A0"/>
    <w:rsid w:val="0017483B"/>
    <w:rsid w:val="00174BCA"/>
    <w:rsid w:val="001757A1"/>
    <w:rsid w:val="00175DC8"/>
    <w:rsid w:val="00175FA0"/>
    <w:rsid w:val="00176227"/>
    <w:rsid w:val="00177DBA"/>
    <w:rsid w:val="00177F10"/>
    <w:rsid w:val="0018078B"/>
    <w:rsid w:val="001812B3"/>
    <w:rsid w:val="001816BB"/>
    <w:rsid w:val="00181975"/>
    <w:rsid w:val="001821B9"/>
    <w:rsid w:val="001821DA"/>
    <w:rsid w:val="00182709"/>
    <w:rsid w:val="00182E5E"/>
    <w:rsid w:val="00183209"/>
    <w:rsid w:val="00183485"/>
    <w:rsid w:val="00183D27"/>
    <w:rsid w:val="0018415C"/>
    <w:rsid w:val="00184502"/>
    <w:rsid w:val="00184B86"/>
    <w:rsid w:val="00184E0B"/>
    <w:rsid w:val="001852C9"/>
    <w:rsid w:val="00185FE3"/>
    <w:rsid w:val="0018629A"/>
    <w:rsid w:val="001862D5"/>
    <w:rsid w:val="001863E7"/>
    <w:rsid w:val="00186734"/>
    <w:rsid w:val="001871DE"/>
    <w:rsid w:val="00187B0B"/>
    <w:rsid w:val="00190570"/>
    <w:rsid w:val="001907EE"/>
    <w:rsid w:val="001912C3"/>
    <w:rsid w:val="00191D6A"/>
    <w:rsid w:val="00192BDE"/>
    <w:rsid w:val="00194615"/>
    <w:rsid w:val="00194CD0"/>
    <w:rsid w:val="001951AD"/>
    <w:rsid w:val="001952C0"/>
    <w:rsid w:val="0019542C"/>
    <w:rsid w:val="00195C30"/>
    <w:rsid w:val="0019625D"/>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390"/>
    <w:rsid w:val="001B15E2"/>
    <w:rsid w:val="001B171E"/>
    <w:rsid w:val="001B1738"/>
    <w:rsid w:val="001B279B"/>
    <w:rsid w:val="001B2F44"/>
    <w:rsid w:val="001B32A6"/>
    <w:rsid w:val="001B387E"/>
    <w:rsid w:val="001B3995"/>
    <w:rsid w:val="001B49C9"/>
    <w:rsid w:val="001B4C7B"/>
    <w:rsid w:val="001B513A"/>
    <w:rsid w:val="001B518B"/>
    <w:rsid w:val="001B61E9"/>
    <w:rsid w:val="001B634F"/>
    <w:rsid w:val="001B6440"/>
    <w:rsid w:val="001B6625"/>
    <w:rsid w:val="001B6B7D"/>
    <w:rsid w:val="001B7559"/>
    <w:rsid w:val="001B7642"/>
    <w:rsid w:val="001C0960"/>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BFA"/>
    <w:rsid w:val="002200B1"/>
    <w:rsid w:val="002200BB"/>
    <w:rsid w:val="00220322"/>
    <w:rsid w:val="00220B0B"/>
    <w:rsid w:val="00220F5E"/>
    <w:rsid w:val="00220F6F"/>
    <w:rsid w:val="00221D20"/>
    <w:rsid w:val="00221D91"/>
    <w:rsid w:val="00222729"/>
    <w:rsid w:val="00222956"/>
    <w:rsid w:val="00222B65"/>
    <w:rsid w:val="00222B69"/>
    <w:rsid w:val="00222D03"/>
    <w:rsid w:val="00223665"/>
    <w:rsid w:val="00224928"/>
    <w:rsid w:val="0022606D"/>
    <w:rsid w:val="002265D9"/>
    <w:rsid w:val="00226F28"/>
    <w:rsid w:val="00227768"/>
    <w:rsid w:val="00227D55"/>
    <w:rsid w:val="00227FF0"/>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5A84"/>
    <w:rsid w:val="0027677D"/>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C94"/>
    <w:rsid w:val="002A1E96"/>
    <w:rsid w:val="002A230C"/>
    <w:rsid w:val="002A2E79"/>
    <w:rsid w:val="002A3480"/>
    <w:rsid w:val="002A3494"/>
    <w:rsid w:val="002A37F5"/>
    <w:rsid w:val="002A5832"/>
    <w:rsid w:val="002A58F4"/>
    <w:rsid w:val="002A61D5"/>
    <w:rsid w:val="002A6E7D"/>
    <w:rsid w:val="002A7758"/>
    <w:rsid w:val="002B08D8"/>
    <w:rsid w:val="002B0C8D"/>
    <w:rsid w:val="002B11EB"/>
    <w:rsid w:val="002B142F"/>
    <w:rsid w:val="002B1D37"/>
    <w:rsid w:val="002B1F3E"/>
    <w:rsid w:val="002B2578"/>
    <w:rsid w:val="002B62B2"/>
    <w:rsid w:val="002B662C"/>
    <w:rsid w:val="002B6D85"/>
    <w:rsid w:val="002B6FED"/>
    <w:rsid w:val="002B7D3A"/>
    <w:rsid w:val="002C05B6"/>
    <w:rsid w:val="002C1430"/>
    <w:rsid w:val="002C17CB"/>
    <w:rsid w:val="002C1D5A"/>
    <w:rsid w:val="002C20CB"/>
    <w:rsid w:val="002C2656"/>
    <w:rsid w:val="002C2D73"/>
    <w:rsid w:val="002C30AA"/>
    <w:rsid w:val="002C3C6A"/>
    <w:rsid w:val="002C4746"/>
    <w:rsid w:val="002C491B"/>
    <w:rsid w:val="002C7672"/>
    <w:rsid w:val="002D0335"/>
    <w:rsid w:val="002D053F"/>
    <w:rsid w:val="002D113B"/>
    <w:rsid w:val="002D11F3"/>
    <w:rsid w:val="002D1892"/>
    <w:rsid w:val="002D23AA"/>
    <w:rsid w:val="002D3169"/>
    <w:rsid w:val="002D40BB"/>
    <w:rsid w:val="002D4E3C"/>
    <w:rsid w:val="002D54B3"/>
    <w:rsid w:val="002D5DCD"/>
    <w:rsid w:val="002D649E"/>
    <w:rsid w:val="002D67C8"/>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1619"/>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1C1"/>
    <w:rsid w:val="00321659"/>
    <w:rsid w:val="00324329"/>
    <w:rsid w:val="0032438D"/>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3504"/>
    <w:rsid w:val="0033379A"/>
    <w:rsid w:val="0033391A"/>
    <w:rsid w:val="00334340"/>
    <w:rsid w:val="00334AE8"/>
    <w:rsid w:val="00335335"/>
    <w:rsid w:val="00335FDB"/>
    <w:rsid w:val="0033601B"/>
    <w:rsid w:val="0033627A"/>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46"/>
    <w:rsid w:val="003458B1"/>
    <w:rsid w:val="003458FB"/>
    <w:rsid w:val="00345C93"/>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3EFF"/>
    <w:rsid w:val="00384262"/>
    <w:rsid w:val="00384EA2"/>
    <w:rsid w:val="0038529B"/>
    <w:rsid w:val="003875D3"/>
    <w:rsid w:val="0039039F"/>
    <w:rsid w:val="003903EE"/>
    <w:rsid w:val="00391213"/>
    <w:rsid w:val="003912C4"/>
    <w:rsid w:val="003928A8"/>
    <w:rsid w:val="00393095"/>
    <w:rsid w:val="00393A12"/>
    <w:rsid w:val="00394FEA"/>
    <w:rsid w:val="00395022"/>
    <w:rsid w:val="00395BC6"/>
    <w:rsid w:val="0039657B"/>
    <w:rsid w:val="00397141"/>
    <w:rsid w:val="0039725D"/>
    <w:rsid w:val="00397E08"/>
    <w:rsid w:val="003A06EE"/>
    <w:rsid w:val="003A1A00"/>
    <w:rsid w:val="003A1A1D"/>
    <w:rsid w:val="003A2508"/>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4886"/>
    <w:rsid w:val="003D5281"/>
    <w:rsid w:val="003D5687"/>
    <w:rsid w:val="003D5BAA"/>
    <w:rsid w:val="003D62A9"/>
    <w:rsid w:val="003D6E66"/>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CC"/>
    <w:rsid w:val="003E7AA1"/>
    <w:rsid w:val="003F00CD"/>
    <w:rsid w:val="003F1891"/>
    <w:rsid w:val="003F219F"/>
    <w:rsid w:val="003F28FD"/>
    <w:rsid w:val="003F2EDD"/>
    <w:rsid w:val="003F2EE4"/>
    <w:rsid w:val="003F3810"/>
    <w:rsid w:val="003F3E3B"/>
    <w:rsid w:val="003F4437"/>
    <w:rsid w:val="003F4E28"/>
    <w:rsid w:val="003F5003"/>
    <w:rsid w:val="003F5B64"/>
    <w:rsid w:val="003F5CDF"/>
    <w:rsid w:val="003F5FE4"/>
    <w:rsid w:val="003F67A6"/>
    <w:rsid w:val="003F6A8C"/>
    <w:rsid w:val="003F73A0"/>
    <w:rsid w:val="003F766E"/>
    <w:rsid w:val="003F7767"/>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021"/>
    <w:rsid w:val="00415624"/>
    <w:rsid w:val="00416170"/>
    <w:rsid w:val="004161F0"/>
    <w:rsid w:val="0041623E"/>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30BBF"/>
    <w:rsid w:val="00431156"/>
    <w:rsid w:val="004320CF"/>
    <w:rsid w:val="004322AA"/>
    <w:rsid w:val="004329E1"/>
    <w:rsid w:val="00434183"/>
    <w:rsid w:val="004342F7"/>
    <w:rsid w:val="00434BF7"/>
    <w:rsid w:val="00434F1C"/>
    <w:rsid w:val="00435904"/>
    <w:rsid w:val="00435AFC"/>
    <w:rsid w:val="00436104"/>
    <w:rsid w:val="00437A61"/>
    <w:rsid w:val="00437E76"/>
    <w:rsid w:val="004409A1"/>
    <w:rsid w:val="004414E8"/>
    <w:rsid w:val="00444113"/>
    <w:rsid w:val="0044427E"/>
    <w:rsid w:val="004448FB"/>
    <w:rsid w:val="00444AD6"/>
    <w:rsid w:val="00444F34"/>
    <w:rsid w:val="00445034"/>
    <w:rsid w:val="004456BF"/>
    <w:rsid w:val="0044572F"/>
    <w:rsid w:val="00445A6F"/>
    <w:rsid w:val="00445C07"/>
    <w:rsid w:val="00445CA2"/>
    <w:rsid w:val="00446178"/>
    <w:rsid w:val="00446DC3"/>
    <w:rsid w:val="0044757D"/>
    <w:rsid w:val="004500DA"/>
    <w:rsid w:val="00450CFA"/>
    <w:rsid w:val="004512BA"/>
    <w:rsid w:val="00451D83"/>
    <w:rsid w:val="00452047"/>
    <w:rsid w:val="004529DA"/>
    <w:rsid w:val="00452AD9"/>
    <w:rsid w:val="00452C95"/>
    <w:rsid w:val="00454905"/>
    <w:rsid w:val="00454CD2"/>
    <w:rsid w:val="00455088"/>
    <w:rsid w:val="004557C8"/>
    <w:rsid w:val="00455849"/>
    <w:rsid w:val="0045723A"/>
    <w:rsid w:val="00457AAB"/>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490"/>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B95"/>
    <w:rsid w:val="004C257C"/>
    <w:rsid w:val="004C25F0"/>
    <w:rsid w:val="004C295E"/>
    <w:rsid w:val="004C2D6E"/>
    <w:rsid w:val="004C3F58"/>
    <w:rsid w:val="004C43DD"/>
    <w:rsid w:val="004C44D2"/>
    <w:rsid w:val="004C59EF"/>
    <w:rsid w:val="004C5ACA"/>
    <w:rsid w:val="004C5DA1"/>
    <w:rsid w:val="004C65DF"/>
    <w:rsid w:val="004C73D8"/>
    <w:rsid w:val="004C7C9B"/>
    <w:rsid w:val="004D0832"/>
    <w:rsid w:val="004D08C8"/>
    <w:rsid w:val="004D0C5F"/>
    <w:rsid w:val="004D126B"/>
    <w:rsid w:val="004D1B7A"/>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2C06"/>
    <w:rsid w:val="004E3E76"/>
    <w:rsid w:val="004E4B52"/>
    <w:rsid w:val="004E54D8"/>
    <w:rsid w:val="004E54F2"/>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C00"/>
    <w:rsid w:val="00513E6F"/>
    <w:rsid w:val="0051438F"/>
    <w:rsid w:val="00514425"/>
    <w:rsid w:val="0051520C"/>
    <w:rsid w:val="005152EE"/>
    <w:rsid w:val="00516664"/>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5118"/>
    <w:rsid w:val="005251D1"/>
    <w:rsid w:val="00525216"/>
    <w:rsid w:val="00525C80"/>
    <w:rsid w:val="005266FA"/>
    <w:rsid w:val="005269FA"/>
    <w:rsid w:val="00527197"/>
    <w:rsid w:val="00527503"/>
    <w:rsid w:val="00527931"/>
    <w:rsid w:val="00527C3D"/>
    <w:rsid w:val="00530530"/>
    <w:rsid w:val="005311A2"/>
    <w:rsid w:val="0053150E"/>
    <w:rsid w:val="00531D1A"/>
    <w:rsid w:val="005326DB"/>
    <w:rsid w:val="00532B77"/>
    <w:rsid w:val="00533DB6"/>
    <w:rsid w:val="00534099"/>
    <w:rsid w:val="00534627"/>
    <w:rsid w:val="00534666"/>
    <w:rsid w:val="0053480B"/>
    <w:rsid w:val="00534DA0"/>
    <w:rsid w:val="00535623"/>
    <w:rsid w:val="00535659"/>
    <w:rsid w:val="0053638C"/>
    <w:rsid w:val="005363EF"/>
    <w:rsid w:val="00537050"/>
    <w:rsid w:val="005373D9"/>
    <w:rsid w:val="0053792C"/>
    <w:rsid w:val="00540354"/>
    <w:rsid w:val="00540652"/>
    <w:rsid w:val="00540BC2"/>
    <w:rsid w:val="005412C9"/>
    <w:rsid w:val="00542E2E"/>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50088"/>
    <w:rsid w:val="00550331"/>
    <w:rsid w:val="00551074"/>
    <w:rsid w:val="0055118D"/>
    <w:rsid w:val="005511E6"/>
    <w:rsid w:val="00554091"/>
    <w:rsid w:val="00554187"/>
    <w:rsid w:val="005556C1"/>
    <w:rsid w:val="00555828"/>
    <w:rsid w:val="00555829"/>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318B"/>
    <w:rsid w:val="00573535"/>
    <w:rsid w:val="00573CFC"/>
    <w:rsid w:val="00574338"/>
    <w:rsid w:val="00574CD1"/>
    <w:rsid w:val="00575515"/>
    <w:rsid w:val="00575589"/>
    <w:rsid w:val="00576321"/>
    <w:rsid w:val="005765BB"/>
    <w:rsid w:val="0057686C"/>
    <w:rsid w:val="005769C6"/>
    <w:rsid w:val="00576BC2"/>
    <w:rsid w:val="0057725A"/>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333C"/>
    <w:rsid w:val="005934E6"/>
    <w:rsid w:val="005938A8"/>
    <w:rsid w:val="00593D78"/>
    <w:rsid w:val="00594A95"/>
    <w:rsid w:val="00595216"/>
    <w:rsid w:val="005959F7"/>
    <w:rsid w:val="005968C8"/>
    <w:rsid w:val="00596FCC"/>
    <w:rsid w:val="005A019B"/>
    <w:rsid w:val="005A0677"/>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B0E08"/>
    <w:rsid w:val="005B164A"/>
    <w:rsid w:val="005B19AC"/>
    <w:rsid w:val="005B1A4D"/>
    <w:rsid w:val="005B20D9"/>
    <w:rsid w:val="005B2316"/>
    <w:rsid w:val="005B2F71"/>
    <w:rsid w:val="005B4C9D"/>
    <w:rsid w:val="005B4DE0"/>
    <w:rsid w:val="005B4F22"/>
    <w:rsid w:val="005B4F92"/>
    <w:rsid w:val="005B5A26"/>
    <w:rsid w:val="005B5A51"/>
    <w:rsid w:val="005B5A9E"/>
    <w:rsid w:val="005B5B30"/>
    <w:rsid w:val="005B5C01"/>
    <w:rsid w:val="005B5F78"/>
    <w:rsid w:val="005B6795"/>
    <w:rsid w:val="005B6A15"/>
    <w:rsid w:val="005B6B7F"/>
    <w:rsid w:val="005B6CDF"/>
    <w:rsid w:val="005B7830"/>
    <w:rsid w:val="005B7DDD"/>
    <w:rsid w:val="005C0AC8"/>
    <w:rsid w:val="005C0F41"/>
    <w:rsid w:val="005C1A33"/>
    <w:rsid w:val="005C2C59"/>
    <w:rsid w:val="005C2EC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DD0"/>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3"/>
    <w:rsid w:val="0060025D"/>
    <w:rsid w:val="006006D3"/>
    <w:rsid w:val="00600759"/>
    <w:rsid w:val="00600B70"/>
    <w:rsid w:val="006024B2"/>
    <w:rsid w:val="00602905"/>
    <w:rsid w:val="00602AA9"/>
    <w:rsid w:val="0060330F"/>
    <w:rsid w:val="006034C9"/>
    <w:rsid w:val="006035DC"/>
    <w:rsid w:val="0060363E"/>
    <w:rsid w:val="00604562"/>
    <w:rsid w:val="00604720"/>
    <w:rsid w:val="006055D7"/>
    <w:rsid w:val="006060C6"/>
    <w:rsid w:val="006060FC"/>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603F5"/>
    <w:rsid w:val="00660647"/>
    <w:rsid w:val="006607A4"/>
    <w:rsid w:val="00660E94"/>
    <w:rsid w:val="00661017"/>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2247"/>
    <w:rsid w:val="006B251E"/>
    <w:rsid w:val="006B37E3"/>
    <w:rsid w:val="006B3E04"/>
    <w:rsid w:val="006B474B"/>
    <w:rsid w:val="006B52E8"/>
    <w:rsid w:val="006B5C5D"/>
    <w:rsid w:val="006B646C"/>
    <w:rsid w:val="006B6D4A"/>
    <w:rsid w:val="006B6E53"/>
    <w:rsid w:val="006B7163"/>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19"/>
    <w:rsid w:val="006D0C49"/>
    <w:rsid w:val="006D0F06"/>
    <w:rsid w:val="006D17C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4AD"/>
    <w:rsid w:val="006F56C7"/>
    <w:rsid w:val="006F605D"/>
    <w:rsid w:val="006F6060"/>
    <w:rsid w:val="006F6A2C"/>
    <w:rsid w:val="006F79F1"/>
    <w:rsid w:val="0070067E"/>
    <w:rsid w:val="00700B00"/>
    <w:rsid w:val="007011B0"/>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A5"/>
    <w:rsid w:val="007228E2"/>
    <w:rsid w:val="007231BC"/>
    <w:rsid w:val="007241B2"/>
    <w:rsid w:val="007246D2"/>
    <w:rsid w:val="007250BA"/>
    <w:rsid w:val="007257C9"/>
    <w:rsid w:val="00725B2F"/>
    <w:rsid w:val="0072662E"/>
    <w:rsid w:val="007267B6"/>
    <w:rsid w:val="00726D03"/>
    <w:rsid w:val="007278B8"/>
    <w:rsid w:val="007279B2"/>
    <w:rsid w:val="0073070F"/>
    <w:rsid w:val="0073090B"/>
    <w:rsid w:val="00730C05"/>
    <w:rsid w:val="00731554"/>
    <w:rsid w:val="00732567"/>
    <w:rsid w:val="007331F1"/>
    <w:rsid w:val="00733B5F"/>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9C4"/>
    <w:rsid w:val="00752758"/>
    <w:rsid w:val="00752F0C"/>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5E8B"/>
    <w:rsid w:val="0078727C"/>
    <w:rsid w:val="007878EA"/>
    <w:rsid w:val="007879FB"/>
    <w:rsid w:val="00787C57"/>
    <w:rsid w:val="0079049D"/>
    <w:rsid w:val="00791C3D"/>
    <w:rsid w:val="00791FA8"/>
    <w:rsid w:val="00791FBC"/>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127"/>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76D"/>
    <w:rsid w:val="007E13CE"/>
    <w:rsid w:val="007E15EC"/>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0"/>
    <w:rsid w:val="0081159E"/>
    <w:rsid w:val="008119E6"/>
    <w:rsid w:val="00811BA2"/>
    <w:rsid w:val="0081211D"/>
    <w:rsid w:val="008123C3"/>
    <w:rsid w:val="00812927"/>
    <w:rsid w:val="008131F5"/>
    <w:rsid w:val="00813245"/>
    <w:rsid w:val="00813679"/>
    <w:rsid w:val="00813EAE"/>
    <w:rsid w:val="00813F81"/>
    <w:rsid w:val="00814787"/>
    <w:rsid w:val="00815341"/>
    <w:rsid w:val="00815A21"/>
    <w:rsid w:val="00815D92"/>
    <w:rsid w:val="00815F30"/>
    <w:rsid w:val="0081600F"/>
    <w:rsid w:val="00816DB6"/>
    <w:rsid w:val="00817072"/>
    <w:rsid w:val="00817362"/>
    <w:rsid w:val="0081776B"/>
    <w:rsid w:val="00817CBE"/>
    <w:rsid w:val="00821EB1"/>
    <w:rsid w:val="00821EFD"/>
    <w:rsid w:val="00821F16"/>
    <w:rsid w:val="00822D14"/>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C4B"/>
    <w:rsid w:val="00835EA1"/>
    <w:rsid w:val="008360B4"/>
    <w:rsid w:val="008362F6"/>
    <w:rsid w:val="00836B24"/>
    <w:rsid w:val="00837983"/>
    <w:rsid w:val="00837DE7"/>
    <w:rsid w:val="00837F66"/>
    <w:rsid w:val="008401FB"/>
    <w:rsid w:val="00840CD3"/>
    <w:rsid w:val="008411FD"/>
    <w:rsid w:val="00841B3D"/>
    <w:rsid w:val="00842245"/>
    <w:rsid w:val="00842466"/>
    <w:rsid w:val="0084301B"/>
    <w:rsid w:val="00843A40"/>
    <w:rsid w:val="0084414A"/>
    <w:rsid w:val="00844594"/>
    <w:rsid w:val="00845169"/>
    <w:rsid w:val="0084611C"/>
    <w:rsid w:val="00846905"/>
    <w:rsid w:val="00846EC5"/>
    <w:rsid w:val="008478BB"/>
    <w:rsid w:val="00847D23"/>
    <w:rsid w:val="00850A0E"/>
    <w:rsid w:val="0085203E"/>
    <w:rsid w:val="00852211"/>
    <w:rsid w:val="0085253F"/>
    <w:rsid w:val="00853039"/>
    <w:rsid w:val="008532EA"/>
    <w:rsid w:val="008536A2"/>
    <w:rsid w:val="008537B6"/>
    <w:rsid w:val="008539DB"/>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732"/>
    <w:rsid w:val="00863B57"/>
    <w:rsid w:val="00863E37"/>
    <w:rsid w:val="00864D92"/>
    <w:rsid w:val="0086587B"/>
    <w:rsid w:val="00866C9D"/>
    <w:rsid w:val="00867FA8"/>
    <w:rsid w:val="00870163"/>
    <w:rsid w:val="0087099B"/>
    <w:rsid w:val="0087175F"/>
    <w:rsid w:val="008717C3"/>
    <w:rsid w:val="008718C4"/>
    <w:rsid w:val="0087355B"/>
    <w:rsid w:val="00873A6B"/>
    <w:rsid w:val="00873F3E"/>
    <w:rsid w:val="00873FFD"/>
    <w:rsid w:val="0087420C"/>
    <w:rsid w:val="00875190"/>
    <w:rsid w:val="008751E5"/>
    <w:rsid w:val="00875B87"/>
    <w:rsid w:val="008768CA"/>
    <w:rsid w:val="00877056"/>
    <w:rsid w:val="00877604"/>
    <w:rsid w:val="00877EF9"/>
    <w:rsid w:val="00880352"/>
    <w:rsid w:val="00880559"/>
    <w:rsid w:val="0088072B"/>
    <w:rsid w:val="0088075D"/>
    <w:rsid w:val="00880FCA"/>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48BE"/>
    <w:rsid w:val="008A5022"/>
    <w:rsid w:val="008A5C93"/>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CF2"/>
    <w:rsid w:val="008C2DA6"/>
    <w:rsid w:val="008C2FFA"/>
    <w:rsid w:val="008C3747"/>
    <w:rsid w:val="008C387B"/>
    <w:rsid w:val="008C4341"/>
    <w:rsid w:val="008C44C7"/>
    <w:rsid w:val="008C45B4"/>
    <w:rsid w:val="008C5D5D"/>
    <w:rsid w:val="008C61C7"/>
    <w:rsid w:val="008C705A"/>
    <w:rsid w:val="008D0A9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246"/>
    <w:rsid w:val="008F6F9F"/>
    <w:rsid w:val="008F74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4B2"/>
    <w:rsid w:val="00903619"/>
    <w:rsid w:val="00903B31"/>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2F5"/>
    <w:rsid w:val="009314E8"/>
    <w:rsid w:val="009318CC"/>
    <w:rsid w:val="00931C51"/>
    <w:rsid w:val="009321E1"/>
    <w:rsid w:val="00932635"/>
    <w:rsid w:val="009328CC"/>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2F6D"/>
    <w:rsid w:val="00943738"/>
    <w:rsid w:val="00943B4A"/>
    <w:rsid w:val="00943D06"/>
    <w:rsid w:val="0094483D"/>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12F"/>
    <w:rsid w:val="00953AEC"/>
    <w:rsid w:val="00953FFE"/>
    <w:rsid w:val="009554D9"/>
    <w:rsid w:val="00955C83"/>
    <w:rsid w:val="00956050"/>
    <w:rsid w:val="00956612"/>
    <w:rsid w:val="009567FD"/>
    <w:rsid w:val="009577B3"/>
    <w:rsid w:val="00957C05"/>
    <w:rsid w:val="00961A34"/>
    <w:rsid w:val="00961B32"/>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76B"/>
    <w:rsid w:val="00983319"/>
    <w:rsid w:val="00983512"/>
    <w:rsid w:val="00983B3A"/>
    <w:rsid w:val="0098422A"/>
    <w:rsid w:val="009852C6"/>
    <w:rsid w:val="00985761"/>
    <w:rsid w:val="009864BD"/>
    <w:rsid w:val="00986773"/>
    <w:rsid w:val="009870EF"/>
    <w:rsid w:val="009905F3"/>
    <w:rsid w:val="009906E1"/>
    <w:rsid w:val="0099241E"/>
    <w:rsid w:val="00992B88"/>
    <w:rsid w:val="00992E7F"/>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676"/>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B74AD"/>
    <w:rsid w:val="009C0EFA"/>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8F9"/>
    <w:rsid w:val="009D3B76"/>
    <w:rsid w:val="009D3D90"/>
    <w:rsid w:val="009D4882"/>
    <w:rsid w:val="009D5193"/>
    <w:rsid w:val="009D54A9"/>
    <w:rsid w:val="009D5B19"/>
    <w:rsid w:val="009D5F65"/>
    <w:rsid w:val="009D74A6"/>
    <w:rsid w:val="009E0EE7"/>
    <w:rsid w:val="009E15D8"/>
    <w:rsid w:val="009E2036"/>
    <w:rsid w:val="009E211E"/>
    <w:rsid w:val="009E3859"/>
    <w:rsid w:val="009E455A"/>
    <w:rsid w:val="009E47D9"/>
    <w:rsid w:val="009E50F1"/>
    <w:rsid w:val="009E5D0C"/>
    <w:rsid w:val="009E61F5"/>
    <w:rsid w:val="009E643C"/>
    <w:rsid w:val="009E6BBF"/>
    <w:rsid w:val="009E6D7F"/>
    <w:rsid w:val="009E77BD"/>
    <w:rsid w:val="009F0504"/>
    <w:rsid w:val="009F0C1D"/>
    <w:rsid w:val="009F11B9"/>
    <w:rsid w:val="009F157E"/>
    <w:rsid w:val="009F26B6"/>
    <w:rsid w:val="009F2870"/>
    <w:rsid w:val="009F28B3"/>
    <w:rsid w:val="009F2E9B"/>
    <w:rsid w:val="009F3AA0"/>
    <w:rsid w:val="009F3F4E"/>
    <w:rsid w:val="009F56E5"/>
    <w:rsid w:val="009F65DA"/>
    <w:rsid w:val="009F6D95"/>
    <w:rsid w:val="009F772A"/>
    <w:rsid w:val="009F776A"/>
    <w:rsid w:val="009F797F"/>
    <w:rsid w:val="009F7D40"/>
    <w:rsid w:val="009F7E18"/>
    <w:rsid w:val="00A00145"/>
    <w:rsid w:val="00A00542"/>
    <w:rsid w:val="00A00A84"/>
    <w:rsid w:val="00A00A94"/>
    <w:rsid w:val="00A02103"/>
    <w:rsid w:val="00A022B8"/>
    <w:rsid w:val="00A0240E"/>
    <w:rsid w:val="00A02E8F"/>
    <w:rsid w:val="00A03BFC"/>
    <w:rsid w:val="00A057A5"/>
    <w:rsid w:val="00A05F03"/>
    <w:rsid w:val="00A06F87"/>
    <w:rsid w:val="00A0763C"/>
    <w:rsid w:val="00A07AC2"/>
    <w:rsid w:val="00A1033D"/>
    <w:rsid w:val="00A10F02"/>
    <w:rsid w:val="00A114C7"/>
    <w:rsid w:val="00A1250A"/>
    <w:rsid w:val="00A127A4"/>
    <w:rsid w:val="00A12A64"/>
    <w:rsid w:val="00A12A85"/>
    <w:rsid w:val="00A133A1"/>
    <w:rsid w:val="00A135FF"/>
    <w:rsid w:val="00A13659"/>
    <w:rsid w:val="00A1385C"/>
    <w:rsid w:val="00A14949"/>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C4E"/>
    <w:rsid w:val="00A34F46"/>
    <w:rsid w:val="00A3562C"/>
    <w:rsid w:val="00A37685"/>
    <w:rsid w:val="00A402B7"/>
    <w:rsid w:val="00A4193D"/>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139F"/>
    <w:rsid w:val="00A52BB7"/>
    <w:rsid w:val="00A53724"/>
    <w:rsid w:val="00A545E1"/>
    <w:rsid w:val="00A54DA7"/>
    <w:rsid w:val="00A552E5"/>
    <w:rsid w:val="00A556C2"/>
    <w:rsid w:val="00A560F0"/>
    <w:rsid w:val="00A56366"/>
    <w:rsid w:val="00A563D6"/>
    <w:rsid w:val="00A56D65"/>
    <w:rsid w:val="00A56D8B"/>
    <w:rsid w:val="00A579FD"/>
    <w:rsid w:val="00A57A08"/>
    <w:rsid w:val="00A60580"/>
    <w:rsid w:val="00A6283C"/>
    <w:rsid w:val="00A640C7"/>
    <w:rsid w:val="00A644C1"/>
    <w:rsid w:val="00A65146"/>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088A"/>
    <w:rsid w:val="00A81CC0"/>
    <w:rsid w:val="00A81E50"/>
    <w:rsid w:val="00A82346"/>
    <w:rsid w:val="00A839C0"/>
    <w:rsid w:val="00A83D2C"/>
    <w:rsid w:val="00A8425D"/>
    <w:rsid w:val="00A843C9"/>
    <w:rsid w:val="00A84CBC"/>
    <w:rsid w:val="00A84FFA"/>
    <w:rsid w:val="00A8505C"/>
    <w:rsid w:val="00A851A8"/>
    <w:rsid w:val="00A87695"/>
    <w:rsid w:val="00A8782A"/>
    <w:rsid w:val="00A90086"/>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0C9"/>
    <w:rsid w:val="00AB7A66"/>
    <w:rsid w:val="00AB7FBE"/>
    <w:rsid w:val="00AC0460"/>
    <w:rsid w:val="00AC0480"/>
    <w:rsid w:val="00AC0C9B"/>
    <w:rsid w:val="00AC20D8"/>
    <w:rsid w:val="00AC247E"/>
    <w:rsid w:val="00AC3389"/>
    <w:rsid w:val="00AC39C3"/>
    <w:rsid w:val="00AC5D02"/>
    <w:rsid w:val="00AC6864"/>
    <w:rsid w:val="00AC69B1"/>
    <w:rsid w:val="00AC72CC"/>
    <w:rsid w:val="00AD0184"/>
    <w:rsid w:val="00AD0410"/>
    <w:rsid w:val="00AD044C"/>
    <w:rsid w:val="00AD1147"/>
    <w:rsid w:val="00AD12D5"/>
    <w:rsid w:val="00AD26FD"/>
    <w:rsid w:val="00AD2EF4"/>
    <w:rsid w:val="00AD2EFA"/>
    <w:rsid w:val="00AD3F42"/>
    <w:rsid w:val="00AD409B"/>
    <w:rsid w:val="00AD4526"/>
    <w:rsid w:val="00AD4BAD"/>
    <w:rsid w:val="00AD4CC5"/>
    <w:rsid w:val="00AD4DE2"/>
    <w:rsid w:val="00AD5BA2"/>
    <w:rsid w:val="00AD6255"/>
    <w:rsid w:val="00AD6474"/>
    <w:rsid w:val="00AD64E7"/>
    <w:rsid w:val="00AD7111"/>
    <w:rsid w:val="00AD78F1"/>
    <w:rsid w:val="00AD7CAC"/>
    <w:rsid w:val="00AE03A4"/>
    <w:rsid w:val="00AE1D46"/>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49B"/>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5449"/>
    <w:rsid w:val="00B154AD"/>
    <w:rsid w:val="00B16299"/>
    <w:rsid w:val="00B1650F"/>
    <w:rsid w:val="00B168A1"/>
    <w:rsid w:val="00B16A7A"/>
    <w:rsid w:val="00B171E4"/>
    <w:rsid w:val="00B17242"/>
    <w:rsid w:val="00B17CD6"/>
    <w:rsid w:val="00B21FE2"/>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CD2"/>
    <w:rsid w:val="00B53D13"/>
    <w:rsid w:val="00B54239"/>
    <w:rsid w:val="00B5444A"/>
    <w:rsid w:val="00B54D5B"/>
    <w:rsid w:val="00B56159"/>
    <w:rsid w:val="00B60B93"/>
    <w:rsid w:val="00B6195D"/>
    <w:rsid w:val="00B62E45"/>
    <w:rsid w:val="00B6384E"/>
    <w:rsid w:val="00B64260"/>
    <w:rsid w:val="00B64B76"/>
    <w:rsid w:val="00B658EC"/>
    <w:rsid w:val="00B66D5F"/>
    <w:rsid w:val="00B67FC3"/>
    <w:rsid w:val="00B7012E"/>
    <w:rsid w:val="00B70FA2"/>
    <w:rsid w:val="00B717DB"/>
    <w:rsid w:val="00B7279B"/>
    <w:rsid w:val="00B72999"/>
    <w:rsid w:val="00B734E1"/>
    <w:rsid w:val="00B735BA"/>
    <w:rsid w:val="00B735ED"/>
    <w:rsid w:val="00B76595"/>
    <w:rsid w:val="00B777EA"/>
    <w:rsid w:val="00B77808"/>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905BE"/>
    <w:rsid w:val="00B915C6"/>
    <w:rsid w:val="00B91EE3"/>
    <w:rsid w:val="00B9252A"/>
    <w:rsid w:val="00B92BDF"/>
    <w:rsid w:val="00B93013"/>
    <w:rsid w:val="00B938A0"/>
    <w:rsid w:val="00B943D8"/>
    <w:rsid w:val="00B948B1"/>
    <w:rsid w:val="00B95B50"/>
    <w:rsid w:val="00B95B9A"/>
    <w:rsid w:val="00B9621D"/>
    <w:rsid w:val="00B962A0"/>
    <w:rsid w:val="00B963EC"/>
    <w:rsid w:val="00B9676E"/>
    <w:rsid w:val="00B96D92"/>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4A4B"/>
    <w:rsid w:val="00BB51D8"/>
    <w:rsid w:val="00BB5599"/>
    <w:rsid w:val="00BB6F79"/>
    <w:rsid w:val="00BB70B9"/>
    <w:rsid w:val="00BB71E1"/>
    <w:rsid w:val="00BB759C"/>
    <w:rsid w:val="00BB7916"/>
    <w:rsid w:val="00BB7A94"/>
    <w:rsid w:val="00BC03D0"/>
    <w:rsid w:val="00BC15CF"/>
    <w:rsid w:val="00BC15FF"/>
    <w:rsid w:val="00BC1656"/>
    <w:rsid w:val="00BC2946"/>
    <w:rsid w:val="00BC2CD0"/>
    <w:rsid w:val="00BC3555"/>
    <w:rsid w:val="00BC3D24"/>
    <w:rsid w:val="00BC3FD2"/>
    <w:rsid w:val="00BC4920"/>
    <w:rsid w:val="00BC63F5"/>
    <w:rsid w:val="00BC6448"/>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AA5"/>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2355"/>
    <w:rsid w:val="00C032FF"/>
    <w:rsid w:val="00C03A07"/>
    <w:rsid w:val="00C03A64"/>
    <w:rsid w:val="00C04F0D"/>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5DCE"/>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D56"/>
    <w:rsid w:val="00C93081"/>
    <w:rsid w:val="00C93240"/>
    <w:rsid w:val="00C93330"/>
    <w:rsid w:val="00C9393C"/>
    <w:rsid w:val="00C94190"/>
    <w:rsid w:val="00C947CC"/>
    <w:rsid w:val="00C95E5C"/>
    <w:rsid w:val="00C960AF"/>
    <w:rsid w:val="00C96519"/>
    <w:rsid w:val="00C9676E"/>
    <w:rsid w:val="00C96ABB"/>
    <w:rsid w:val="00C96F6D"/>
    <w:rsid w:val="00C971CF"/>
    <w:rsid w:val="00C9776E"/>
    <w:rsid w:val="00CA09E0"/>
    <w:rsid w:val="00CA0C44"/>
    <w:rsid w:val="00CA0EB8"/>
    <w:rsid w:val="00CA1B3D"/>
    <w:rsid w:val="00CA332F"/>
    <w:rsid w:val="00CA36C6"/>
    <w:rsid w:val="00CA38C8"/>
    <w:rsid w:val="00CA3D0C"/>
    <w:rsid w:val="00CA46A9"/>
    <w:rsid w:val="00CA497D"/>
    <w:rsid w:val="00CA5416"/>
    <w:rsid w:val="00CA5F20"/>
    <w:rsid w:val="00CA60BD"/>
    <w:rsid w:val="00CA654B"/>
    <w:rsid w:val="00CA65D1"/>
    <w:rsid w:val="00CA72DA"/>
    <w:rsid w:val="00CA7EC8"/>
    <w:rsid w:val="00CB03CB"/>
    <w:rsid w:val="00CB06FA"/>
    <w:rsid w:val="00CB1CD7"/>
    <w:rsid w:val="00CB30D0"/>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3EDA"/>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08A1"/>
    <w:rsid w:val="00CD13FD"/>
    <w:rsid w:val="00CD1D3B"/>
    <w:rsid w:val="00CD3051"/>
    <w:rsid w:val="00CD3C0C"/>
    <w:rsid w:val="00CD3E17"/>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1EB"/>
    <w:rsid w:val="00CE695F"/>
    <w:rsid w:val="00CE6979"/>
    <w:rsid w:val="00CE6AD8"/>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C42"/>
    <w:rsid w:val="00D07CB3"/>
    <w:rsid w:val="00D07E85"/>
    <w:rsid w:val="00D10724"/>
    <w:rsid w:val="00D10ABF"/>
    <w:rsid w:val="00D10AE0"/>
    <w:rsid w:val="00D10E3C"/>
    <w:rsid w:val="00D11650"/>
    <w:rsid w:val="00D11722"/>
    <w:rsid w:val="00D12009"/>
    <w:rsid w:val="00D1211B"/>
    <w:rsid w:val="00D12404"/>
    <w:rsid w:val="00D12B98"/>
    <w:rsid w:val="00D13E65"/>
    <w:rsid w:val="00D14193"/>
    <w:rsid w:val="00D144BD"/>
    <w:rsid w:val="00D15B4B"/>
    <w:rsid w:val="00D15FEF"/>
    <w:rsid w:val="00D1637D"/>
    <w:rsid w:val="00D167C6"/>
    <w:rsid w:val="00D168E2"/>
    <w:rsid w:val="00D16960"/>
    <w:rsid w:val="00D16F66"/>
    <w:rsid w:val="00D17500"/>
    <w:rsid w:val="00D1752B"/>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292"/>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D3A"/>
    <w:rsid w:val="00D85153"/>
    <w:rsid w:val="00D854BE"/>
    <w:rsid w:val="00D85B7B"/>
    <w:rsid w:val="00D87599"/>
    <w:rsid w:val="00D87E00"/>
    <w:rsid w:val="00D87E24"/>
    <w:rsid w:val="00D90678"/>
    <w:rsid w:val="00D9068C"/>
    <w:rsid w:val="00D909EB"/>
    <w:rsid w:val="00D91311"/>
    <w:rsid w:val="00D9134D"/>
    <w:rsid w:val="00D91C8B"/>
    <w:rsid w:val="00D91F79"/>
    <w:rsid w:val="00D9244D"/>
    <w:rsid w:val="00D92633"/>
    <w:rsid w:val="00D92AA6"/>
    <w:rsid w:val="00D92D27"/>
    <w:rsid w:val="00D945AF"/>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19F8"/>
    <w:rsid w:val="00DA1E94"/>
    <w:rsid w:val="00DA2DBC"/>
    <w:rsid w:val="00DA5D90"/>
    <w:rsid w:val="00DA6383"/>
    <w:rsid w:val="00DA63AE"/>
    <w:rsid w:val="00DA6A26"/>
    <w:rsid w:val="00DA7114"/>
    <w:rsid w:val="00DA731A"/>
    <w:rsid w:val="00DA7A03"/>
    <w:rsid w:val="00DA7A85"/>
    <w:rsid w:val="00DA7F5D"/>
    <w:rsid w:val="00DB041B"/>
    <w:rsid w:val="00DB0543"/>
    <w:rsid w:val="00DB0D6E"/>
    <w:rsid w:val="00DB0DB8"/>
    <w:rsid w:val="00DB1818"/>
    <w:rsid w:val="00DB1AAF"/>
    <w:rsid w:val="00DB1F3D"/>
    <w:rsid w:val="00DB213D"/>
    <w:rsid w:val="00DB2D5E"/>
    <w:rsid w:val="00DB308C"/>
    <w:rsid w:val="00DB3450"/>
    <w:rsid w:val="00DB36B1"/>
    <w:rsid w:val="00DB3861"/>
    <w:rsid w:val="00DB431B"/>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2F09"/>
    <w:rsid w:val="00E034F6"/>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4667"/>
    <w:rsid w:val="00E16139"/>
    <w:rsid w:val="00E165E1"/>
    <w:rsid w:val="00E16FDD"/>
    <w:rsid w:val="00E17A66"/>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4382"/>
    <w:rsid w:val="00E4491A"/>
    <w:rsid w:val="00E449B4"/>
    <w:rsid w:val="00E45C45"/>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6D2"/>
    <w:rsid w:val="00E929C4"/>
    <w:rsid w:val="00E9327E"/>
    <w:rsid w:val="00E93519"/>
    <w:rsid w:val="00E93778"/>
    <w:rsid w:val="00E93ADB"/>
    <w:rsid w:val="00E94D04"/>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47F6"/>
    <w:rsid w:val="00EA53B2"/>
    <w:rsid w:val="00EA546E"/>
    <w:rsid w:val="00EA5546"/>
    <w:rsid w:val="00EA7411"/>
    <w:rsid w:val="00EB0011"/>
    <w:rsid w:val="00EB13CD"/>
    <w:rsid w:val="00EB1DCA"/>
    <w:rsid w:val="00EB256B"/>
    <w:rsid w:val="00EB3070"/>
    <w:rsid w:val="00EB36A5"/>
    <w:rsid w:val="00EB52C0"/>
    <w:rsid w:val="00EB5BED"/>
    <w:rsid w:val="00EB685E"/>
    <w:rsid w:val="00EC0332"/>
    <w:rsid w:val="00EC188A"/>
    <w:rsid w:val="00EC20E3"/>
    <w:rsid w:val="00EC2939"/>
    <w:rsid w:val="00EC3069"/>
    <w:rsid w:val="00EC348B"/>
    <w:rsid w:val="00EC421D"/>
    <w:rsid w:val="00EC4A25"/>
    <w:rsid w:val="00EC4C15"/>
    <w:rsid w:val="00EC5084"/>
    <w:rsid w:val="00EC6CBF"/>
    <w:rsid w:val="00EC7851"/>
    <w:rsid w:val="00EC7B75"/>
    <w:rsid w:val="00EC7DFA"/>
    <w:rsid w:val="00ED00D5"/>
    <w:rsid w:val="00ED02B3"/>
    <w:rsid w:val="00ED1047"/>
    <w:rsid w:val="00ED171C"/>
    <w:rsid w:val="00ED1AFD"/>
    <w:rsid w:val="00ED21F4"/>
    <w:rsid w:val="00ED27A9"/>
    <w:rsid w:val="00ED2C73"/>
    <w:rsid w:val="00ED32D4"/>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386A"/>
    <w:rsid w:val="00EF3C82"/>
    <w:rsid w:val="00EF42C9"/>
    <w:rsid w:val="00EF494B"/>
    <w:rsid w:val="00EF58EA"/>
    <w:rsid w:val="00EF5EAE"/>
    <w:rsid w:val="00EF64BE"/>
    <w:rsid w:val="00EF69B1"/>
    <w:rsid w:val="00EF73CE"/>
    <w:rsid w:val="00EF74F7"/>
    <w:rsid w:val="00EF7545"/>
    <w:rsid w:val="00EF75F7"/>
    <w:rsid w:val="00EF7BB6"/>
    <w:rsid w:val="00F0059F"/>
    <w:rsid w:val="00F00C4A"/>
    <w:rsid w:val="00F01889"/>
    <w:rsid w:val="00F0207E"/>
    <w:rsid w:val="00F025A2"/>
    <w:rsid w:val="00F0277A"/>
    <w:rsid w:val="00F02D47"/>
    <w:rsid w:val="00F03D4B"/>
    <w:rsid w:val="00F03FD4"/>
    <w:rsid w:val="00F040DC"/>
    <w:rsid w:val="00F04685"/>
    <w:rsid w:val="00F06034"/>
    <w:rsid w:val="00F06FAE"/>
    <w:rsid w:val="00F07388"/>
    <w:rsid w:val="00F07869"/>
    <w:rsid w:val="00F10052"/>
    <w:rsid w:val="00F119C2"/>
    <w:rsid w:val="00F12C4F"/>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DDA"/>
    <w:rsid w:val="00F261E1"/>
    <w:rsid w:val="00F2633C"/>
    <w:rsid w:val="00F26BF7"/>
    <w:rsid w:val="00F273DD"/>
    <w:rsid w:val="00F27B4B"/>
    <w:rsid w:val="00F30999"/>
    <w:rsid w:val="00F30B2A"/>
    <w:rsid w:val="00F31A67"/>
    <w:rsid w:val="00F31AF6"/>
    <w:rsid w:val="00F31FE4"/>
    <w:rsid w:val="00F32D31"/>
    <w:rsid w:val="00F34874"/>
    <w:rsid w:val="00F348AA"/>
    <w:rsid w:val="00F35641"/>
    <w:rsid w:val="00F35ADA"/>
    <w:rsid w:val="00F36100"/>
    <w:rsid w:val="00F36A97"/>
    <w:rsid w:val="00F36FC9"/>
    <w:rsid w:val="00F37019"/>
    <w:rsid w:val="00F373B2"/>
    <w:rsid w:val="00F37743"/>
    <w:rsid w:val="00F37FB3"/>
    <w:rsid w:val="00F4097B"/>
    <w:rsid w:val="00F40D04"/>
    <w:rsid w:val="00F425EC"/>
    <w:rsid w:val="00F42BF4"/>
    <w:rsid w:val="00F43B82"/>
    <w:rsid w:val="00F4403C"/>
    <w:rsid w:val="00F4415C"/>
    <w:rsid w:val="00F44DE2"/>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D73"/>
    <w:rsid w:val="00F56832"/>
    <w:rsid w:val="00F56FC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531"/>
    <w:rsid w:val="00F839DF"/>
    <w:rsid w:val="00F83F72"/>
    <w:rsid w:val="00F846C9"/>
    <w:rsid w:val="00F846DF"/>
    <w:rsid w:val="00F8568D"/>
    <w:rsid w:val="00F85F4F"/>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8FA"/>
    <w:rsid w:val="00FA4B58"/>
    <w:rsid w:val="00FA5265"/>
    <w:rsid w:val="00FA564B"/>
    <w:rsid w:val="00FA5EAC"/>
    <w:rsid w:val="00FA65D3"/>
    <w:rsid w:val="00FA68A0"/>
    <w:rsid w:val="00FA7285"/>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62DE"/>
    <w:rsid w:val="00FB6BEC"/>
    <w:rsid w:val="00FB6EFD"/>
    <w:rsid w:val="00FB724C"/>
    <w:rsid w:val="00FB760E"/>
    <w:rsid w:val="00FB7DAD"/>
    <w:rsid w:val="00FC036F"/>
    <w:rsid w:val="00FC0FC2"/>
    <w:rsid w:val="00FC1192"/>
    <w:rsid w:val="00FC11AB"/>
    <w:rsid w:val="00FC1230"/>
    <w:rsid w:val="00FC1345"/>
    <w:rsid w:val="00FC1EC5"/>
    <w:rsid w:val="00FC233D"/>
    <w:rsid w:val="00FC2544"/>
    <w:rsid w:val="00FC28B8"/>
    <w:rsid w:val="00FC29CA"/>
    <w:rsid w:val="00FC3570"/>
    <w:rsid w:val="00FC3D10"/>
    <w:rsid w:val="00FC4C97"/>
    <w:rsid w:val="00FC5260"/>
    <w:rsid w:val="00FC603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 w:type="character" w:customStyle="1" w:styleId="B1Char1">
    <w:name w:val="B1 Char1"/>
    <w:qFormat/>
    <w:rsid w:val="00C15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TotalTime>
  <Pages>6</Pages>
  <Words>2522</Words>
  <Characters>14376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16865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5</cp:revision>
  <dcterms:created xsi:type="dcterms:W3CDTF">2023-04-06T17:09:00Z</dcterms:created>
  <dcterms:modified xsi:type="dcterms:W3CDTF">2023-04-06T19:14:00Z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